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3418F" w14:textId="1FC07187" w:rsidR="00913BDD" w:rsidRPr="00913BDD" w:rsidRDefault="00913BDD" w:rsidP="00913BDD">
      <w:pPr>
        <w:tabs>
          <w:tab w:val="left" w:pos="1985"/>
        </w:tabs>
        <w:spacing w:after="120"/>
        <w:jc w:val="both"/>
        <w:rPr>
          <w:rFonts w:ascii="Arial" w:hAnsi="Arial" w:cs="Arial"/>
          <w:b/>
          <w:noProof/>
          <w:sz w:val="24"/>
          <w:lang w:val="en-US"/>
        </w:rPr>
      </w:pPr>
      <w:bookmarkStart w:id="0" w:name="Title"/>
      <w:bookmarkEnd w:id="0"/>
      <w:r w:rsidRPr="00913BDD">
        <w:rPr>
          <w:rFonts w:ascii="Arial" w:hAnsi="Arial" w:cs="Arial"/>
          <w:b/>
          <w:noProof/>
          <w:sz w:val="24"/>
          <w:lang w:val="en-US"/>
        </w:rPr>
        <w:t>3GPP TSG-RAN WG4 Meeting #</w:t>
      </w:r>
      <w:r w:rsidR="008A4216">
        <w:rPr>
          <w:rFonts w:ascii="Arial" w:hAnsi="Arial" w:cs="Arial"/>
          <w:b/>
          <w:noProof/>
          <w:sz w:val="24"/>
          <w:lang w:val="en-US"/>
        </w:rPr>
        <w:t>105</w:t>
      </w:r>
      <w:r w:rsidRPr="00913BDD">
        <w:rPr>
          <w:rFonts w:ascii="Arial" w:hAnsi="Arial" w:cs="Arial"/>
          <w:b/>
          <w:noProof/>
          <w:sz w:val="24"/>
          <w:lang w:val="en-US"/>
        </w:rPr>
        <w:tab/>
      </w:r>
      <w:r w:rsidRPr="00913BDD">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8A4216">
        <w:rPr>
          <w:rFonts w:ascii="Arial" w:hAnsi="Arial" w:cs="Arial"/>
          <w:b/>
          <w:noProof/>
          <w:sz w:val="24"/>
          <w:lang w:val="en-US"/>
        </w:rPr>
        <w:t xml:space="preserve">      </w:t>
      </w:r>
      <w:r w:rsidR="006F0C2C" w:rsidRPr="006F0C2C">
        <w:rPr>
          <w:rFonts w:ascii="Arial" w:hAnsi="Arial" w:cs="Arial"/>
          <w:b/>
          <w:noProof/>
          <w:sz w:val="24"/>
          <w:lang w:val="en-US"/>
        </w:rPr>
        <w:t>R4-2218160</w:t>
      </w:r>
    </w:p>
    <w:p w14:paraId="50F6B86E" w14:textId="4E916885" w:rsidR="00913BDD" w:rsidRPr="00913BDD" w:rsidRDefault="008A4216" w:rsidP="00913BDD">
      <w:pPr>
        <w:tabs>
          <w:tab w:val="left" w:pos="1985"/>
        </w:tabs>
        <w:spacing w:after="120"/>
        <w:jc w:val="both"/>
        <w:rPr>
          <w:rFonts w:ascii="Arial" w:hAnsi="Arial" w:cs="Arial"/>
          <w:b/>
          <w:noProof/>
          <w:sz w:val="24"/>
          <w:lang w:val="en-US"/>
        </w:rPr>
      </w:pPr>
      <w:r>
        <w:rPr>
          <w:rFonts w:ascii="Arial" w:hAnsi="Arial" w:cs="Arial"/>
          <w:b/>
          <w:noProof/>
          <w:sz w:val="24"/>
          <w:lang w:val="en-US"/>
        </w:rPr>
        <w:t>Toulouse, France</w:t>
      </w:r>
      <w:r w:rsidR="00913BDD" w:rsidRPr="00913BDD">
        <w:rPr>
          <w:rFonts w:ascii="Arial" w:hAnsi="Arial" w:cs="Arial"/>
          <w:b/>
          <w:noProof/>
          <w:sz w:val="24"/>
          <w:lang w:val="en-US"/>
        </w:rPr>
        <w:t xml:space="preserve">, </w:t>
      </w:r>
      <w:r>
        <w:rPr>
          <w:rFonts w:ascii="Arial" w:hAnsi="Arial" w:cs="Arial"/>
          <w:b/>
          <w:noProof/>
          <w:sz w:val="24"/>
          <w:lang w:val="en-US"/>
        </w:rPr>
        <w:t>November</w:t>
      </w:r>
      <w:r w:rsidR="00913BDD" w:rsidRPr="00913BDD">
        <w:rPr>
          <w:rFonts w:ascii="Arial" w:hAnsi="Arial" w:cs="Arial"/>
          <w:b/>
          <w:noProof/>
          <w:sz w:val="24"/>
          <w:lang w:val="en-US"/>
        </w:rPr>
        <w:t xml:space="preserve"> 1</w:t>
      </w:r>
      <w:r>
        <w:rPr>
          <w:rFonts w:ascii="Arial" w:hAnsi="Arial" w:cs="Arial"/>
          <w:b/>
          <w:noProof/>
          <w:sz w:val="24"/>
          <w:lang w:val="en-US"/>
        </w:rPr>
        <w:t>4</w:t>
      </w:r>
      <w:r w:rsidR="00913BDD" w:rsidRPr="00913BDD">
        <w:rPr>
          <w:rFonts w:ascii="Arial" w:hAnsi="Arial" w:cs="Arial"/>
          <w:b/>
          <w:noProof/>
          <w:sz w:val="24"/>
          <w:lang w:val="en-US"/>
        </w:rPr>
        <w:t xml:space="preserve"> –</w:t>
      </w:r>
      <w:r>
        <w:rPr>
          <w:rFonts w:ascii="Arial" w:hAnsi="Arial" w:cs="Arial"/>
          <w:b/>
          <w:noProof/>
          <w:sz w:val="24"/>
          <w:lang w:val="en-US"/>
        </w:rPr>
        <w:t xml:space="preserve"> </w:t>
      </w:r>
      <w:r w:rsidR="00913BDD" w:rsidRPr="00913BDD">
        <w:rPr>
          <w:rFonts w:ascii="Arial" w:hAnsi="Arial" w:cs="Arial"/>
          <w:b/>
          <w:noProof/>
          <w:sz w:val="24"/>
          <w:lang w:val="en-US"/>
        </w:rPr>
        <w:t>1</w:t>
      </w:r>
      <w:r>
        <w:rPr>
          <w:rFonts w:ascii="Arial" w:hAnsi="Arial" w:cs="Arial"/>
          <w:b/>
          <w:noProof/>
          <w:sz w:val="24"/>
          <w:lang w:val="en-US"/>
        </w:rPr>
        <w:t>8</w:t>
      </w:r>
      <w:r w:rsidR="00913BDD" w:rsidRPr="00913BDD">
        <w:rPr>
          <w:rFonts w:ascii="Arial" w:hAnsi="Arial" w:cs="Arial"/>
          <w:b/>
          <w:noProof/>
          <w:sz w:val="24"/>
          <w:lang w:val="en-US"/>
        </w:rPr>
        <w:t>, 2022</w:t>
      </w:r>
    </w:p>
    <w:p w14:paraId="16FC7694" w14:textId="69B92E71"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9E517F">
        <w:rPr>
          <w:rFonts w:ascii="Arial" w:hAnsi="Arial" w:cs="Arial"/>
          <w:b/>
          <w:sz w:val="22"/>
          <w:szCs w:val="22"/>
        </w:rPr>
        <w:t>10.1.</w:t>
      </w:r>
      <w:r w:rsidR="008D3272">
        <w:rPr>
          <w:rFonts w:ascii="Arial" w:hAnsi="Arial" w:cs="Arial"/>
          <w:b/>
          <w:sz w:val="22"/>
          <w:szCs w:val="22"/>
        </w:rPr>
        <w:t>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7535B5FE"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1D7447" w:rsidRPr="001D7447">
        <w:rPr>
          <w:rFonts w:ascii="Arial" w:hAnsi="Arial" w:cs="Arial"/>
          <w:b/>
          <w:sz w:val="22"/>
          <w:szCs w:val="22"/>
          <w:lang w:val="en-CN"/>
        </w:rPr>
        <w:t>On R18 eFeMIMO - MTTD for multi-DCI mult</w:t>
      </w:r>
      <w:r w:rsidR="00612F3D">
        <w:rPr>
          <w:rFonts w:ascii="Arial" w:hAnsi="Arial" w:cs="Arial"/>
          <w:b/>
          <w:sz w:val="22"/>
          <w:szCs w:val="22"/>
          <w:lang w:val="en-US"/>
        </w:rPr>
        <w:t>i</w:t>
      </w:r>
      <w:r w:rsidR="001D7447" w:rsidRPr="001D7447">
        <w:rPr>
          <w:rFonts w:ascii="Arial" w:hAnsi="Arial" w:cs="Arial"/>
          <w:b/>
          <w:sz w:val="22"/>
          <w:szCs w:val="22"/>
          <w:lang w:val="en-CN"/>
        </w:rPr>
        <w:t>-TRP with two TAs</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CE7877C" w14:textId="61B7FF11" w:rsidR="00816A9A" w:rsidRDefault="00612F3D" w:rsidP="00CA0B7B">
      <w:r>
        <w:t>MTTD for multi-DCI multi-TRP with two TAs was widely discussed in RAN4#104e-bis. The latest agreements can be found in [1]. In this contribution, we will further discuss the open issues.</w:t>
      </w:r>
    </w:p>
    <w:p w14:paraId="11114A88" w14:textId="41AA22F1"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370B41F5" w14:textId="64547789" w:rsidR="00CC746D" w:rsidRDefault="00612F3D" w:rsidP="00CC746D">
      <w:pPr>
        <w:rPr>
          <w:lang w:eastAsia="zh-CN"/>
        </w:rPr>
      </w:pPr>
      <w:r>
        <w:rPr>
          <w:lang w:eastAsia="zh-CN"/>
        </w:rPr>
        <w:t>The remaining issue is mainly about the additional margin M1 and M2 for baseline assumption which only requires UE to support MRTD within a CP length:</w:t>
      </w:r>
    </w:p>
    <w:tbl>
      <w:tblPr>
        <w:tblStyle w:val="TableGrid"/>
        <w:tblW w:w="0" w:type="auto"/>
        <w:tblLook w:val="04A0" w:firstRow="1" w:lastRow="0" w:firstColumn="1" w:lastColumn="0" w:noHBand="0" w:noVBand="1"/>
      </w:tblPr>
      <w:tblGrid>
        <w:gridCol w:w="9629"/>
      </w:tblGrid>
      <w:tr w:rsidR="00612F3D" w14:paraId="508252B9" w14:textId="77777777" w:rsidTr="00612F3D">
        <w:tc>
          <w:tcPr>
            <w:tcW w:w="9629" w:type="dxa"/>
          </w:tcPr>
          <w:p w14:paraId="32AC5388" w14:textId="77777777" w:rsidR="00612F3D" w:rsidRDefault="00612F3D" w:rsidP="00612F3D">
            <w:pPr>
              <w:pStyle w:val="Heading2"/>
              <w:outlineLvl w:val="1"/>
              <w:rPr>
                <w:sz w:val="24"/>
                <w:szCs w:val="16"/>
              </w:rPr>
            </w:pPr>
            <w:r w:rsidRPr="005208A2">
              <w:rPr>
                <w:sz w:val="24"/>
                <w:szCs w:val="24"/>
              </w:rPr>
              <w:t>Sub-topic 1-</w:t>
            </w:r>
            <w:r>
              <w:rPr>
                <w:sz w:val="24"/>
                <w:szCs w:val="24"/>
              </w:rPr>
              <w:t>2</w:t>
            </w:r>
            <w:r w:rsidRPr="005208A2">
              <w:rPr>
                <w:sz w:val="24"/>
                <w:szCs w:val="24"/>
              </w:rPr>
              <w:t xml:space="preserve">: </w:t>
            </w:r>
            <w:r>
              <w:rPr>
                <w:sz w:val="24"/>
                <w:szCs w:val="16"/>
              </w:rPr>
              <w:t xml:space="preserve">MRTD/MTTD requirement for </w:t>
            </w:r>
            <w:r w:rsidRPr="006B62F0">
              <w:rPr>
                <w:sz w:val="24"/>
                <w:szCs w:val="16"/>
              </w:rPr>
              <w:t>multi-DCI multi-TRP operation</w:t>
            </w:r>
            <w:r>
              <w:rPr>
                <w:sz w:val="24"/>
                <w:szCs w:val="16"/>
              </w:rPr>
              <w:t xml:space="preserve"> in FR1</w:t>
            </w:r>
          </w:p>
          <w:p w14:paraId="180D5775" w14:textId="77777777" w:rsidR="00612F3D" w:rsidRDefault="00612F3D" w:rsidP="00612F3D">
            <w:pPr>
              <w:ind w:left="401" w:hanging="201"/>
              <w:rPr>
                <w:b/>
                <w:color w:val="000000"/>
                <w:u w:val="single"/>
                <w:lang w:eastAsia="ko-KR"/>
              </w:rPr>
            </w:pPr>
            <w:r>
              <w:rPr>
                <w:b/>
                <w:color w:val="000000"/>
                <w:u w:val="single"/>
                <w:lang w:eastAsia="ko-KR"/>
              </w:rPr>
              <w:t>Issue 1-2: MRTD/MTTD requirement for multi-DCI multi-TRP operation in FR1</w:t>
            </w:r>
          </w:p>
          <w:p w14:paraId="52E0EF2E" w14:textId="77777777" w:rsidR="00612F3D" w:rsidRPr="00DB4CDA" w:rsidRDefault="00612F3D" w:rsidP="00612F3D">
            <w:pPr>
              <w:ind w:left="401" w:hanging="201"/>
              <w:rPr>
                <w:b/>
                <w:color w:val="000000"/>
                <w:lang w:eastAsia="ko-KR"/>
              </w:rPr>
            </w:pPr>
            <w:r w:rsidRPr="00DB4CDA">
              <w:rPr>
                <w:b/>
                <w:color w:val="000000"/>
                <w:lang w:eastAsia="ko-KR"/>
              </w:rPr>
              <w:t>Agreements:</w:t>
            </w:r>
          </w:p>
          <w:p w14:paraId="1A44A316" w14:textId="77777777" w:rsidR="00612F3D" w:rsidRPr="00DB4CDA" w:rsidRDefault="00612F3D" w:rsidP="00612F3D">
            <w:pPr>
              <w:pStyle w:val="ListParagraph"/>
              <w:widowControl/>
              <w:numPr>
                <w:ilvl w:val="0"/>
                <w:numId w:val="21"/>
              </w:numPr>
              <w:autoSpaceDE/>
              <w:autoSpaceDN/>
              <w:adjustRightInd/>
              <w:spacing w:after="120" w:line="240" w:lineRule="auto"/>
              <w:ind w:left="620" w:firstLineChars="0"/>
              <w:rPr>
                <w:color w:val="000000"/>
                <w:szCs w:val="24"/>
                <w:lang w:eastAsia="zh-CN"/>
              </w:rPr>
            </w:pPr>
            <w:bookmarkStart w:id="3" w:name="_Hlk116659454"/>
            <w:r w:rsidRPr="00DB4CDA">
              <w:rPr>
                <w:color w:val="000000"/>
                <w:szCs w:val="24"/>
                <w:lang w:eastAsia="zh-CN"/>
              </w:rPr>
              <w:t xml:space="preserve">For both intra-cell and inter-cell multi-TRP, the </w:t>
            </w:r>
            <w:r>
              <w:rPr>
                <w:color w:val="000000"/>
                <w:szCs w:val="24"/>
                <w:lang w:eastAsia="zh-CN"/>
              </w:rPr>
              <w:t>MRTD</w:t>
            </w:r>
            <w:r w:rsidRPr="00DB4CDA">
              <w:rPr>
                <w:color w:val="000000"/>
                <w:szCs w:val="24"/>
                <w:lang w:eastAsia="zh-CN"/>
              </w:rPr>
              <w:t xml:space="preserve"> between multiple TRPs can be assumed within a CP length</w:t>
            </w:r>
            <w:r>
              <w:rPr>
                <w:color w:val="000000"/>
                <w:szCs w:val="24"/>
                <w:lang w:eastAsia="zh-CN"/>
              </w:rPr>
              <w:t xml:space="preserve"> </w:t>
            </w:r>
            <w:r w:rsidRPr="00DB4CDA">
              <w:rPr>
                <w:color w:val="000000"/>
                <w:szCs w:val="24"/>
                <w:lang w:eastAsia="zh-CN"/>
              </w:rPr>
              <w:t>as baseline.</w:t>
            </w:r>
            <w:r>
              <w:rPr>
                <w:color w:val="000000"/>
                <w:szCs w:val="24"/>
                <w:lang w:eastAsia="zh-CN"/>
              </w:rPr>
              <w:t xml:space="preserve"> MTTD can be CP+M1 µs for FR1. Where M1 is FFS.</w:t>
            </w:r>
          </w:p>
          <w:p w14:paraId="563141A2" w14:textId="77777777" w:rsidR="00612F3D" w:rsidRPr="00DB4CDA" w:rsidRDefault="00612F3D" w:rsidP="00612F3D">
            <w:pPr>
              <w:pStyle w:val="ListParagraph"/>
              <w:widowControl/>
              <w:numPr>
                <w:ilvl w:val="1"/>
                <w:numId w:val="21"/>
              </w:numPr>
              <w:autoSpaceDE/>
              <w:autoSpaceDN/>
              <w:adjustRightInd/>
              <w:spacing w:after="120" w:line="240" w:lineRule="auto"/>
              <w:ind w:left="620" w:firstLineChars="0"/>
              <w:rPr>
                <w:color w:val="000000"/>
                <w:szCs w:val="24"/>
                <w:lang w:eastAsia="zh-CN"/>
              </w:rPr>
            </w:pPr>
            <w:r>
              <w:rPr>
                <w:color w:val="000000"/>
                <w:szCs w:val="24"/>
                <w:lang w:eastAsia="zh-CN"/>
              </w:rPr>
              <w:t xml:space="preserve">FFS whether </w:t>
            </w:r>
            <w:r w:rsidRPr="004121F5">
              <w:rPr>
                <w:color w:val="000000"/>
                <w:szCs w:val="24"/>
                <w:lang w:eastAsia="zh-CN"/>
              </w:rPr>
              <w:t>transient period between 2 UL signals associated with 2 different TAs needs to be considered</w:t>
            </w:r>
          </w:p>
          <w:p w14:paraId="3AAFB7FF" w14:textId="77777777" w:rsidR="00612F3D" w:rsidRPr="00AC79C8" w:rsidRDefault="00612F3D" w:rsidP="00612F3D">
            <w:pPr>
              <w:pStyle w:val="ListParagraph"/>
              <w:widowControl/>
              <w:numPr>
                <w:ilvl w:val="0"/>
                <w:numId w:val="21"/>
              </w:numPr>
              <w:autoSpaceDE/>
              <w:autoSpaceDN/>
              <w:adjustRightInd/>
              <w:spacing w:after="120" w:line="240" w:lineRule="auto"/>
              <w:ind w:left="620" w:firstLineChars="0"/>
              <w:rPr>
                <w:color w:val="000000"/>
                <w:szCs w:val="24"/>
                <w:lang w:eastAsia="zh-CN"/>
              </w:rPr>
            </w:pPr>
            <w:r>
              <w:rPr>
                <w:color w:val="000000"/>
                <w:szCs w:val="24"/>
                <w:lang w:eastAsia="zh-CN"/>
              </w:rPr>
              <w:t>F</w:t>
            </w:r>
            <w:r w:rsidRPr="00D96169">
              <w:rPr>
                <w:color w:val="000000"/>
                <w:szCs w:val="24"/>
                <w:lang w:eastAsia="zh-CN"/>
              </w:rPr>
              <w:t>or a UE capable of supporting RTD&gt;CP</w:t>
            </w:r>
            <w:r>
              <w:rPr>
                <w:color w:val="000000"/>
                <w:szCs w:val="24"/>
                <w:lang w:eastAsia="zh-CN"/>
              </w:rPr>
              <w:t xml:space="preserve"> (as an optional UE capability)</w:t>
            </w:r>
            <w:r w:rsidRPr="00D96169">
              <w:rPr>
                <w:color w:val="000000"/>
                <w:szCs w:val="24"/>
                <w:lang w:eastAsia="zh-CN"/>
              </w:rPr>
              <w:t>, MRTD/MTTD value is 33/34.6 µs.</w:t>
            </w:r>
          </w:p>
          <w:bookmarkEnd w:id="3"/>
          <w:p w14:paraId="02328ACE" w14:textId="77777777" w:rsidR="00612F3D" w:rsidRDefault="00612F3D" w:rsidP="00612F3D">
            <w:pPr>
              <w:pStyle w:val="ListParagraph"/>
              <w:spacing w:after="120"/>
              <w:ind w:left="200" w:firstLineChars="0"/>
              <w:rPr>
                <w:color w:val="000000"/>
                <w:szCs w:val="24"/>
                <w:lang w:eastAsia="zh-CN"/>
              </w:rPr>
            </w:pPr>
          </w:p>
          <w:p w14:paraId="6803BA27" w14:textId="77777777" w:rsidR="00612F3D" w:rsidRPr="003C284F" w:rsidRDefault="00612F3D" w:rsidP="00612F3D">
            <w:pPr>
              <w:pStyle w:val="Heading2"/>
              <w:outlineLvl w:val="1"/>
              <w:rPr>
                <w:sz w:val="24"/>
                <w:szCs w:val="24"/>
              </w:rPr>
            </w:pPr>
            <w:r w:rsidRPr="003C284F">
              <w:rPr>
                <w:sz w:val="24"/>
                <w:szCs w:val="24"/>
              </w:rPr>
              <w:t xml:space="preserve">Sub-topic 1-3: MRTD/MTTD requirement for multi-DCI multi-TRP operation in FR2 </w:t>
            </w:r>
          </w:p>
          <w:p w14:paraId="720968A6" w14:textId="77777777" w:rsidR="00612F3D" w:rsidRDefault="00612F3D" w:rsidP="00612F3D">
            <w:pPr>
              <w:ind w:left="401" w:hanging="201"/>
              <w:rPr>
                <w:b/>
                <w:color w:val="000000"/>
                <w:u w:val="single"/>
                <w:lang w:eastAsia="ko-KR"/>
              </w:rPr>
            </w:pPr>
            <w:r>
              <w:rPr>
                <w:b/>
                <w:color w:val="000000"/>
                <w:u w:val="single"/>
                <w:lang w:eastAsia="ko-KR"/>
              </w:rPr>
              <w:t>Issue 1-3: MRTD/MTTD requirement for multi-DCI multi-TRP operation in FR2</w:t>
            </w:r>
          </w:p>
          <w:p w14:paraId="6E008A29" w14:textId="77777777" w:rsidR="00612F3D" w:rsidRPr="00DB4CDA" w:rsidRDefault="00612F3D" w:rsidP="00612F3D">
            <w:pPr>
              <w:ind w:left="401" w:hanging="201"/>
              <w:rPr>
                <w:b/>
                <w:color w:val="000000"/>
                <w:lang w:eastAsia="ko-KR"/>
              </w:rPr>
            </w:pPr>
            <w:r w:rsidRPr="00DB4CDA">
              <w:rPr>
                <w:b/>
                <w:color w:val="000000"/>
                <w:lang w:eastAsia="ko-KR"/>
              </w:rPr>
              <w:t>Agreements:</w:t>
            </w:r>
          </w:p>
          <w:p w14:paraId="25C1296D" w14:textId="77777777" w:rsidR="00612F3D" w:rsidRPr="00DB4CDA" w:rsidRDefault="00612F3D" w:rsidP="00612F3D">
            <w:pPr>
              <w:pStyle w:val="ListParagraph"/>
              <w:widowControl/>
              <w:numPr>
                <w:ilvl w:val="0"/>
                <w:numId w:val="21"/>
              </w:numPr>
              <w:autoSpaceDE/>
              <w:autoSpaceDN/>
              <w:adjustRightInd/>
              <w:spacing w:after="120" w:line="240" w:lineRule="auto"/>
              <w:ind w:left="620" w:firstLineChars="0"/>
              <w:rPr>
                <w:color w:val="000000"/>
                <w:szCs w:val="24"/>
                <w:lang w:eastAsia="zh-CN"/>
              </w:rPr>
            </w:pPr>
            <w:bookmarkStart w:id="4" w:name="_Hlk116659477"/>
            <w:r w:rsidRPr="00DB4CDA">
              <w:rPr>
                <w:color w:val="000000"/>
                <w:szCs w:val="24"/>
                <w:lang w:eastAsia="zh-CN"/>
              </w:rPr>
              <w:t xml:space="preserve">For both intra-cell and inter-cell multi-TRP, the </w:t>
            </w:r>
            <w:r>
              <w:rPr>
                <w:color w:val="000000"/>
                <w:szCs w:val="24"/>
                <w:lang w:eastAsia="zh-CN"/>
              </w:rPr>
              <w:t>MRTD</w:t>
            </w:r>
            <w:r w:rsidRPr="00DB4CDA">
              <w:rPr>
                <w:color w:val="000000"/>
                <w:szCs w:val="24"/>
                <w:lang w:eastAsia="zh-CN"/>
              </w:rPr>
              <w:t xml:space="preserve"> between multiple TRPs can be assumed within a CP length as baseline.</w:t>
            </w:r>
            <w:r>
              <w:rPr>
                <w:color w:val="000000"/>
                <w:szCs w:val="24"/>
                <w:lang w:eastAsia="zh-CN"/>
              </w:rPr>
              <w:t xml:space="preserve"> MTTD can be CP + M2 µs for FR2. Where M2 is FFS.</w:t>
            </w:r>
          </w:p>
          <w:p w14:paraId="7E5F0F0A" w14:textId="77777777" w:rsidR="00612F3D" w:rsidRPr="00DB4CDA" w:rsidRDefault="00612F3D" w:rsidP="00612F3D">
            <w:pPr>
              <w:pStyle w:val="ListParagraph"/>
              <w:widowControl/>
              <w:numPr>
                <w:ilvl w:val="1"/>
                <w:numId w:val="21"/>
              </w:numPr>
              <w:autoSpaceDE/>
              <w:autoSpaceDN/>
              <w:adjustRightInd/>
              <w:spacing w:after="120" w:line="240" w:lineRule="auto"/>
              <w:ind w:left="620" w:firstLineChars="0"/>
              <w:rPr>
                <w:color w:val="000000"/>
                <w:szCs w:val="24"/>
                <w:lang w:eastAsia="zh-CN"/>
              </w:rPr>
            </w:pPr>
            <w:r>
              <w:rPr>
                <w:color w:val="000000"/>
                <w:szCs w:val="24"/>
                <w:lang w:eastAsia="zh-CN"/>
              </w:rPr>
              <w:t xml:space="preserve">FFS whether </w:t>
            </w:r>
            <w:r w:rsidRPr="004121F5">
              <w:rPr>
                <w:color w:val="000000"/>
                <w:szCs w:val="24"/>
                <w:lang w:eastAsia="zh-CN"/>
              </w:rPr>
              <w:t>transient period between 2 UL signals associated with 2 different TAs needs to be considered</w:t>
            </w:r>
          </w:p>
          <w:p w14:paraId="1FD0E7AC" w14:textId="77777777" w:rsidR="00612F3D" w:rsidRPr="00AC79C8" w:rsidRDefault="00612F3D" w:rsidP="00612F3D">
            <w:pPr>
              <w:pStyle w:val="ListParagraph"/>
              <w:widowControl/>
              <w:numPr>
                <w:ilvl w:val="0"/>
                <w:numId w:val="21"/>
              </w:numPr>
              <w:autoSpaceDE/>
              <w:autoSpaceDN/>
              <w:adjustRightInd/>
              <w:spacing w:after="120" w:line="240" w:lineRule="auto"/>
              <w:ind w:left="620" w:firstLineChars="0"/>
              <w:rPr>
                <w:color w:val="000000"/>
                <w:szCs w:val="24"/>
                <w:lang w:eastAsia="zh-CN"/>
              </w:rPr>
            </w:pPr>
            <w:r w:rsidRPr="00D96169">
              <w:rPr>
                <w:color w:val="000000"/>
                <w:szCs w:val="24"/>
                <w:lang w:eastAsia="zh-CN"/>
              </w:rPr>
              <w:t>For a UE capable of supporting RTD&gt;CP</w:t>
            </w:r>
            <w:r>
              <w:rPr>
                <w:color w:val="000000"/>
                <w:szCs w:val="24"/>
                <w:lang w:eastAsia="zh-CN"/>
              </w:rPr>
              <w:t xml:space="preserve"> (as an optional UE capability)</w:t>
            </w:r>
            <w:r w:rsidRPr="00D96169">
              <w:rPr>
                <w:color w:val="000000"/>
                <w:szCs w:val="24"/>
                <w:lang w:eastAsia="zh-CN"/>
              </w:rPr>
              <w:t xml:space="preserve">, MRTD/MTTD value is </w:t>
            </w:r>
            <w:r w:rsidRPr="00963E67">
              <w:rPr>
                <w:color w:val="000000"/>
                <w:szCs w:val="24"/>
                <w:lang w:eastAsia="zh-CN"/>
              </w:rPr>
              <w:t xml:space="preserve">8/8.5 </w:t>
            </w:r>
            <w:r w:rsidRPr="00D96169">
              <w:rPr>
                <w:color w:val="000000"/>
                <w:szCs w:val="24"/>
                <w:lang w:eastAsia="zh-CN"/>
              </w:rPr>
              <w:t>µs.</w:t>
            </w:r>
          </w:p>
          <w:bookmarkEnd w:id="4"/>
          <w:p w14:paraId="1E76D97D" w14:textId="77777777" w:rsidR="00612F3D" w:rsidRPr="00612F3D" w:rsidRDefault="00612F3D" w:rsidP="00CC746D">
            <w:pPr>
              <w:rPr>
                <w:lang w:val="x-none" w:eastAsia="zh-CN"/>
              </w:rPr>
            </w:pPr>
          </w:p>
        </w:tc>
      </w:tr>
    </w:tbl>
    <w:p w14:paraId="207415C6" w14:textId="77777777" w:rsidR="00612F3D" w:rsidRDefault="00612F3D" w:rsidP="00CC746D">
      <w:pPr>
        <w:rPr>
          <w:lang w:eastAsia="zh-CN"/>
        </w:rPr>
      </w:pPr>
    </w:p>
    <w:p w14:paraId="63820256" w14:textId="0552E7C3" w:rsidR="00924FFC" w:rsidRPr="00924FFC" w:rsidRDefault="00924FFC" w:rsidP="00924FFC">
      <w:pPr>
        <w:rPr>
          <w:lang w:val="en-US" w:eastAsia="zh-CN"/>
        </w:rPr>
      </w:pPr>
      <w:r w:rsidRPr="00924FFC">
        <w:rPr>
          <w:lang w:val="en-US" w:eastAsia="zh-CN"/>
        </w:rPr>
        <w:t xml:space="preserve">Technically, we agree that additional length due to Tx uncertainty needs to be considered in MTTD compared to MRTD. However, to allow </w:t>
      </w:r>
      <w:r>
        <w:rPr>
          <w:lang w:val="en-US" w:eastAsia="zh-CN"/>
        </w:rPr>
        <w:t>simpler</w:t>
      </w:r>
      <w:r w:rsidRPr="00924FFC">
        <w:rPr>
          <w:lang w:val="en-US" w:eastAsia="zh-CN"/>
        </w:rPr>
        <w:t xml:space="preserve"> implementation</w:t>
      </w:r>
      <w:r w:rsidR="00BF0CA1">
        <w:rPr>
          <w:lang w:val="en-US" w:eastAsia="zh-CN"/>
        </w:rPr>
        <w:t xml:space="preserve"> such as single FFT,</w:t>
      </w:r>
      <w:r w:rsidRPr="00924FFC">
        <w:rPr>
          <w:lang w:val="en-US" w:eastAsia="zh-CN"/>
        </w:rPr>
        <w:t xml:space="preserve"> we see the value </w:t>
      </w:r>
      <w:r w:rsidR="00546E60">
        <w:rPr>
          <w:lang w:val="en-US" w:eastAsia="zh-CN"/>
        </w:rPr>
        <w:t>of</w:t>
      </w:r>
      <w:r w:rsidRPr="00924FFC">
        <w:rPr>
          <w:lang w:val="en-US" w:eastAsia="zh-CN"/>
        </w:rPr>
        <w:t xml:space="preserve"> limit</w:t>
      </w:r>
      <w:r w:rsidR="00546E60">
        <w:rPr>
          <w:lang w:val="en-US" w:eastAsia="zh-CN"/>
        </w:rPr>
        <w:t>ing</w:t>
      </w:r>
      <w:r w:rsidRPr="00924FFC">
        <w:rPr>
          <w:lang w:val="en-US" w:eastAsia="zh-CN"/>
        </w:rPr>
        <w:t xml:space="preserve"> MTTD to CP as well. </w:t>
      </w:r>
    </w:p>
    <w:p w14:paraId="3BA13C0A" w14:textId="77777777" w:rsidR="00924FFC" w:rsidRDefault="00924FFC" w:rsidP="00924FFC">
      <w:pPr>
        <w:rPr>
          <w:lang w:val="en-US" w:eastAsia="zh-CN"/>
        </w:rPr>
      </w:pPr>
      <w:r w:rsidRPr="00924FFC">
        <w:rPr>
          <w:lang w:val="en-US" w:eastAsia="zh-CN"/>
        </w:rPr>
        <w:lastRenderedPageBreak/>
        <w:t xml:space="preserve">On one hand, there is an optional capability to support up to 30+us MRTD/MTTD thus there should be room for simpler implementation. </w:t>
      </w:r>
    </w:p>
    <w:p w14:paraId="59C112E9" w14:textId="59B97A9A" w:rsidR="00CC746D" w:rsidRDefault="00924FFC" w:rsidP="00924FFC">
      <w:pPr>
        <w:rPr>
          <w:lang w:eastAsia="zh-CN"/>
        </w:rPr>
      </w:pPr>
      <w:r w:rsidRPr="00924FFC">
        <w:rPr>
          <w:lang w:val="en-US" w:eastAsia="zh-CN"/>
        </w:rPr>
        <w:t>On the other hand, it is quite challenging for NW to precisely control the RTD as CP at UE side. With GNSS NW can have perfect synchronization between TRPs thus further reducing MRTD=CP to MTTD=CP as side condition is feasible.</w:t>
      </w:r>
    </w:p>
    <w:p w14:paraId="0763AF54" w14:textId="4DEFC21E" w:rsidR="00CC746D" w:rsidRDefault="00852902" w:rsidP="00852902">
      <w:pPr>
        <w:pStyle w:val="Caption"/>
        <w:rPr>
          <w:lang w:eastAsia="zh-CN"/>
        </w:rPr>
      </w:pPr>
      <w:bookmarkStart w:id="5" w:name="_Ref118732840"/>
      <w:r>
        <w:t xml:space="preserve">Proposal </w:t>
      </w:r>
      <w:r>
        <w:fldChar w:fldCharType="begin"/>
      </w:r>
      <w:r>
        <w:instrText xml:space="preserve"> SEQ Proposal \* ARABIC </w:instrText>
      </w:r>
      <w:r>
        <w:fldChar w:fldCharType="separate"/>
      </w:r>
      <w:r>
        <w:rPr>
          <w:noProof/>
        </w:rPr>
        <w:t>1</w:t>
      </w:r>
      <w:r>
        <w:fldChar w:fldCharType="end"/>
      </w:r>
      <w:r>
        <w:t xml:space="preserve">: </w:t>
      </w:r>
      <w:r w:rsidR="00ED1F31">
        <w:t xml:space="preserve">in both FR1 and FR2, </w:t>
      </w:r>
      <w:r w:rsidR="00ED1F31">
        <w:rPr>
          <w:color w:val="000000"/>
          <w:szCs w:val="24"/>
          <w:lang w:eastAsia="zh-CN"/>
        </w:rPr>
        <w:t>f</w:t>
      </w:r>
      <w:r w:rsidR="00ED1F31" w:rsidRPr="00DB4CDA">
        <w:rPr>
          <w:color w:val="000000"/>
          <w:szCs w:val="24"/>
          <w:lang w:eastAsia="zh-CN"/>
        </w:rPr>
        <w:t xml:space="preserve">or both intra-cell and inter-cell multi-TRP, the </w:t>
      </w:r>
      <w:r w:rsidR="00ED1F31">
        <w:rPr>
          <w:color w:val="000000"/>
          <w:szCs w:val="24"/>
          <w:lang w:eastAsia="zh-CN"/>
        </w:rPr>
        <w:t>MTTD</w:t>
      </w:r>
      <w:r w:rsidR="00ED1F31" w:rsidRPr="00DB4CDA">
        <w:rPr>
          <w:color w:val="000000"/>
          <w:szCs w:val="24"/>
          <w:lang w:eastAsia="zh-CN"/>
        </w:rPr>
        <w:t xml:space="preserve"> between multiple TRPs can be assumed within a CP length as baseline</w:t>
      </w:r>
      <w:r w:rsidR="00ED1F31">
        <w:rPr>
          <w:color w:val="000000"/>
          <w:szCs w:val="24"/>
          <w:lang w:eastAsia="zh-CN"/>
        </w:rPr>
        <w:t>.</w:t>
      </w:r>
      <w:bookmarkEnd w:id="5"/>
    </w:p>
    <w:p w14:paraId="2C509B32" w14:textId="77777777" w:rsidR="00CC746D" w:rsidRPr="00CC746D" w:rsidRDefault="00CC746D" w:rsidP="00CC746D">
      <w:pPr>
        <w:rPr>
          <w:lang w:eastAsia="zh-CN"/>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7DC0ABAE" w14:textId="53D94130" w:rsidR="00336E3A" w:rsidRDefault="005D4A3C" w:rsidP="00866516">
      <w:pPr>
        <w:jc w:val="both"/>
        <w:rPr>
          <w:rFonts w:cs="v4.2.0"/>
          <w:bCs/>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w:t>
      </w:r>
      <w:r w:rsidR="009740BE">
        <w:rPr>
          <w:rFonts w:cs="v4.2.0"/>
          <w:lang w:val="en-US" w:eastAsia="zh-CN"/>
        </w:rPr>
        <w:t xml:space="preserve">provide </w:t>
      </w:r>
      <w:r w:rsidR="005D4297">
        <w:rPr>
          <w:rFonts w:cs="v4.2.0"/>
          <w:lang w:val="en-US" w:eastAsia="zh-CN"/>
        </w:rPr>
        <w:t xml:space="preserve">further discussion </w:t>
      </w:r>
      <w:r w:rsidR="0020715F">
        <w:rPr>
          <w:rFonts w:cs="v4.2.0"/>
          <w:lang w:val="en-US" w:eastAsia="zh-CN"/>
        </w:rPr>
        <w:t>on</w:t>
      </w:r>
      <w:r w:rsidR="00456557">
        <w:rPr>
          <w:rFonts w:cs="v4.2.0"/>
          <w:lang w:val="en-US" w:eastAsia="zh-CN"/>
        </w:rPr>
        <w:t xml:space="preserve"> </w:t>
      </w:r>
      <w:r w:rsidR="00765572" w:rsidRPr="00765572">
        <w:rPr>
          <w:rFonts w:cs="v4.2.0"/>
          <w:bCs/>
          <w:lang w:val="en-CN" w:eastAsia="zh-CN"/>
        </w:rPr>
        <w:t>MTTD for multi-DCI mult</w:t>
      </w:r>
      <w:r w:rsidR="00765572" w:rsidRPr="00765572">
        <w:rPr>
          <w:rFonts w:cs="v4.2.0"/>
          <w:bCs/>
          <w:lang w:val="en-US" w:eastAsia="zh-CN"/>
        </w:rPr>
        <w:t>i</w:t>
      </w:r>
      <w:r w:rsidR="00765572" w:rsidRPr="00765572">
        <w:rPr>
          <w:rFonts w:cs="v4.2.0"/>
          <w:bCs/>
          <w:lang w:val="en-CN" w:eastAsia="zh-CN"/>
        </w:rPr>
        <w:t>-TRP with two TAs</w:t>
      </w:r>
      <w:r w:rsidR="00765572">
        <w:rPr>
          <w:rFonts w:cs="v4.2.0"/>
          <w:bCs/>
          <w:lang w:val="en-US" w:eastAsia="zh-CN"/>
        </w:rPr>
        <w:t>. After discussion, the following conclusion is provided:</w:t>
      </w:r>
    </w:p>
    <w:p w14:paraId="50A6C07A" w14:textId="005890E7" w:rsidR="00765572" w:rsidRPr="00B3249A" w:rsidRDefault="00B3249A" w:rsidP="00866516">
      <w:pPr>
        <w:jc w:val="both"/>
        <w:rPr>
          <w:b/>
          <w:lang w:val="en-US" w:eastAsia="x-none"/>
        </w:rPr>
      </w:pPr>
      <w:r w:rsidRPr="00B3249A">
        <w:rPr>
          <w:rFonts w:cs="v4.2.0"/>
          <w:b/>
          <w:lang w:val="en-US" w:eastAsia="zh-CN"/>
        </w:rPr>
        <w:fldChar w:fldCharType="begin"/>
      </w:r>
      <w:r w:rsidRPr="00B3249A">
        <w:rPr>
          <w:b/>
          <w:lang w:val="en-US" w:eastAsia="x-none"/>
        </w:rPr>
        <w:instrText xml:space="preserve"> REF _Ref118732840 \h </w:instrText>
      </w:r>
      <w:r>
        <w:rPr>
          <w:rFonts w:cs="v4.2.0"/>
          <w:b/>
          <w:lang w:val="en-US" w:eastAsia="zh-CN"/>
        </w:rPr>
        <w:instrText xml:space="preserve"> \* MERGEFORMAT </w:instrText>
      </w:r>
      <w:r w:rsidRPr="00B3249A">
        <w:rPr>
          <w:rFonts w:cs="v4.2.0"/>
          <w:b/>
          <w:lang w:val="en-US" w:eastAsia="zh-CN"/>
        </w:rPr>
      </w:r>
      <w:r w:rsidRPr="00B3249A">
        <w:rPr>
          <w:rFonts w:cs="v4.2.0"/>
          <w:b/>
          <w:lang w:val="en-US" w:eastAsia="zh-CN"/>
        </w:rPr>
        <w:fldChar w:fldCharType="separate"/>
      </w:r>
      <w:r w:rsidRPr="00B3249A">
        <w:rPr>
          <w:b/>
        </w:rPr>
        <w:t xml:space="preserve">Proposal </w:t>
      </w:r>
      <w:r w:rsidRPr="00B3249A">
        <w:rPr>
          <w:b/>
          <w:noProof/>
        </w:rPr>
        <w:t>1</w:t>
      </w:r>
      <w:r w:rsidRPr="00B3249A">
        <w:rPr>
          <w:b/>
        </w:rPr>
        <w:t xml:space="preserve">: in both FR1 and FR2, </w:t>
      </w:r>
      <w:r w:rsidRPr="00B3249A">
        <w:rPr>
          <w:b/>
          <w:color w:val="000000"/>
          <w:szCs w:val="24"/>
          <w:lang w:eastAsia="zh-CN"/>
        </w:rPr>
        <w:t>for both intra-cell and inter-cell multi-TRP, the MTTD between multiple TRPs can be assumed within a CP length as baseline.</w:t>
      </w:r>
      <w:r w:rsidRPr="00B3249A">
        <w:rPr>
          <w:rFonts w:cs="v4.2.0"/>
          <w:b/>
          <w:lang w:val="en-US" w:eastAsia="zh-CN"/>
        </w:rPr>
        <w:fldChar w:fldCharType="end"/>
      </w:r>
    </w:p>
    <w:p w14:paraId="35FE0A85" w14:textId="08DBEA18" w:rsidR="004D1500" w:rsidRPr="00F13EB9" w:rsidRDefault="004D1500" w:rsidP="00F13EB9">
      <w:pPr>
        <w:rPr>
          <w:lang w:val="en-US" w:eastAsia="x-none"/>
        </w:rPr>
      </w:pPr>
    </w:p>
    <w:p w14:paraId="799B2B66" w14:textId="77777777" w:rsidR="007E192F" w:rsidRPr="008978A4" w:rsidRDefault="007E192F" w:rsidP="00BA387A">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27723525" w14:textId="27111660" w:rsidR="00083AB6" w:rsidRPr="00292678" w:rsidRDefault="006F6A8D" w:rsidP="006F6A8D">
      <w:pPr>
        <w:pStyle w:val="Reference"/>
        <w:keepLines/>
        <w:numPr>
          <w:ilvl w:val="0"/>
          <w:numId w:val="12"/>
        </w:numPr>
        <w:rPr>
          <w:lang w:val="en-CN"/>
        </w:rPr>
      </w:pPr>
      <w:r w:rsidRPr="006F6A8D">
        <w:rPr>
          <w:bCs/>
          <w:lang w:eastAsia="x-none"/>
        </w:rPr>
        <w:t>R4-2217261</w:t>
      </w:r>
      <w:r w:rsidR="00292678">
        <w:rPr>
          <w:bCs/>
          <w:lang w:eastAsia="x-none"/>
        </w:rPr>
        <w:t>,</w:t>
      </w:r>
      <w:r w:rsidRPr="006F6A8D">
        <w:rPr>
          <w:bCs/>
          <w:lang w:eastAsia="x-none"/>
        </w:rPr>
        <w:t xml:space="preserve"> </w:t>
      </w:r>
      <w:r w:rsidR="00292678" w:rsidRPr="00292678">
        <w:rPr>
          <w:bCs/>
          <w:lang w:val="en-US" w:eastAsia="x-none"/>
        </w:rPr>
        <w:t>WF on MRTD/MTTD requirement for multi-TRPs with 2 TAs</w:t>
      </w:r>
      <w:r>
        <w:rPr>
          <w:lang w:val="en-US"/>
        </w:rPr>
        <w:t>,</w:t>
      </w:r>
      <w:r w:rsidR="009F1C5A">
        <w:rPr>
          <w:lang w:val="en-US"/>
        </w:rPr>
        <w:t xml:space="preserve"> </w:t>
      </w:r>
      <w:r w:rsidR="00292678">
        <w:rPr>
          <w:lang w:val="en-US"/>
        </w:rPr>
        <w:t>Apple</w:t>
      </w:r>
    </w:p>
    <w:p w14:paraId="55941FF7" w14:textId="42101E44" w:rsidR="00292678" w:rsidRPr="00292678" w:rsidRDefault="00292678" w:rsidP="006F6A8D">
      <w:pPr>
        <w:pStyle w:val="Reference"/>
        <w:keepLines/>
        <w:numPr>
          <w:ilvl w:val="0"/>
          <w:numId w:val="12"/>
        </w:numPr>
        <w:rPr>
          <w:bCs/>
          <w:lang w:val="en-CN"/>
        </w:rPr>
      </w:pPr>
      <w:r w:rsidRPr="00292678">
        <w:rPr>
          <w:bCs/>
        </w:rPr>
        <w:t>R4-2217279, Reply LS on MTTD for multi-DCI multi-TRP with two TAs, Ericsson</w:t>
      </w:r>
    </w:p>
    <w:sectPr w:rsidR="00292678" w:rsidRPr="0029267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6F2D9" w14:textId="77777777" w:rsidR="00C501CA" w:rsidRDefault="00C501CA">
      <w:pPr>
        <w:spacing w:after="0"/>
      </w:pPr>
      <w:r>
        <w:separator/>
      </w:r>
    </w:p>
  </w:endnote>
  <w:endnote w:type="continuationSeparator" w:id="0">
    <w:p w14:paraId="331D49E0" w14:textId="77777777" w:rsidR="00C501CA" w:rsidRDefault="00C501CA">
      <w:pPr>
        <w:spacing w:after="0"/>
      </w:pPr>
      <w:r>
        <w:continuationSeparator/>
      </w:r>
    </w:p>
  </w:endnote>
  <w:endnote w:type="continuationNotice" w:id="1">
    <w:p w14:paraId="14615A8E" w14:textId="77777777" w:rsidR="00C501CA" w:rsidRDefault="00C501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05D79" w14:textId="77777777" w:rsidR="00C501CA" w:rsidRDefault="00C501CA">
      <w:pPr>
        <w:spacing w:after="0"/>
      </w:pPr>
      <w:r>
        <w:separator/>
      </w:r>
    </w:p>
  </w:footnote>
  <w:footnote w:type="continuationSeparator" w:id="0">
    <w:p w14:paraId="1BA072B9" w14:textId="77777777" w:rsidR="00C501CA" w:rsidRDefault="00C501CA">
      <w:pPr>
        <w:spacing w:after="0"/>
      </w:pPr>
      <w:r>
        <w:continuationSeparator/>
      </w:r>
    </w:p>
  </w:footnote>
  <w:footnote w:type="continuationNotice" w:id="1">
    <w:p w14:paraId="2E8B6C05" w14:textId="77777777" w:rsidR="00C501CA" w:rsidRDefault="00C501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EBD09E4"/>
    <w:multiLevelType w:val="multilevel"/>
    <w:tmpl w:val="0EBD09E4"/>
    <w:lvl w:ilvl="0">
      <w:start w:val="2"/>
      <w:numFmt w:val="bullet"/>
      <w:lvlText w:val="-"/>
      <w:lvlJc w:val="left"/>
      <w:pPr>
        <w:ind w:left="1780" w:hanging="360"/>
      </w:pPr>
      <w:rPr>
        <w:rFonts w:ascii="Calibri" w:eastAsia="SimSun"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9"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2DA679BE"/>
    <w:multiLevelType w:val="hybridMultilevel"/>
    <w:tmpl w:val="7E8EA74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1E00CA3"/>
    <w:multiLevelType w:val="multilevel"/>
    <w:tmpl w:val="31E00CA3"/>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A21FCE"/>
    <w:multiLevelType w:val="hybridMultilevel"/>
    <w:tmpl w:val="DEEA35D0"/>
    <w:lvl w:ilvl="0" w:tplc="1AE4114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3"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4D6E3167"/>
    <w:multiLevelType w:val="multilevel"/>
    <w:tmpl w:val="4D6E3167"/>
    <w:lvl w:ilvl="0">
      <w:start w:val="1"/>
      <w:numFmt w:val="decim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50546626"/>
    <w:multiLevelType w:val="hybridMultilevel"/>
    <w:tmpl w:val="13C4A690"/>
    <w:lvl w:ilvl="0" w:tplc="8C980E04">
      <w:numFmt w:val="bullet"/>
      <w:lvlText w:val="-"/>
      <w:lvlJc w:val="left"/>
      <w:pPr>
        <w:ind w:left="2160" w:hanging="360"/>
      </w:pPr>
      <w:rPr>
        <w:rFonts w:ascii="Times New Roman" w:eastAsia="SimSu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2" w15:restartNumberingAfterBreak="0">
    <w:nsid w:val="6EC24704"/>
    <w:multiLevelType w:val="hybridMultilevel"/>
    <w:tmpl w:val="3ECEC8D6"/>
    <w:lvl w:ilvl="0" w:tplc="343C3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35"/>
  </w:num>
  <w:num w:numId="5" w16cid:durableId="648827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6"/>
  </w:num>
  <w:num w:numId="8" w16cid:durableId="1925916492">
    <w:abstractNumId w:val="3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4"/>
  </w:num>
  <w:num w:numId="10" w16cid:durableId="1145391555">
    <w:abstractNumId w:val="7"/>
  </w:num>
  <w:num w:numId="11" w16cid:durableId="115023289">
    <w:abstractNumId w:val="33"/>
  </w:num>
  <w:num w:numId="12" w16cid:durableId="1175027039">
    <w:abstractNumId w:val="20"/>
  </w:num>
  <w:num w:numId="13" w16cid:durableId="665591870">
    <w:abstractNumId w:val="1"/>
  </w:num>
  <w:num w:numId="14" w16cid:durableId="1820999206">
    <w:abstractNumId w:val="23"/>
  </w:num>
  <w:num w:numId="15" w16cid:durableId="27068971">
    <w:abstractNumId w:val="12"/>
  </w:num>
  <w:num w:numId="16" w16cid:durableId="1673684540">
    <w:abstractNumId w:val="19"/>
  </w:num>
  <w:num w:numId="17" w16cid:durableId="689647860">
    <w:abstractNumId w:val="3"/>
  </w:num>
  <w:num w:numId="18" w16cid:durableId="836766221">
    <w:abstractNumId w:val="8"/>
  </w:num>
  <w:num w:numId="19" w16cid:durableId="2067408291">
    <w:abstractNumId w:val="30"/>
  </w:num>
  <w:num w:numId="20" w16cid:durableId="648173420">
    <w:abstractNumId w:val="21"/>
  </w:num>
  <w:num w:numId="21" w16cid:durableId="268200992">
    <w:abstractNumId w:val="29"/>
  </w:num>
  <w:num w:numId="22" w16cid:durableId="2008240157">
    <w:abstractNumId w:val="13"/>
  </w:num>
  <w:num w:numId="23" w16cid:durableId="1974359316">
    <w:abstractNumId w:val="0"/>
  </w:num>
  <w:num w:numId="24" w16cid:durableId="1197352859">
    <w:abstractNumId w:val="2"/>
  </w:num>
  <w:num w:numId="25" w16cid:durableId="764695651">
    <w:abstractNumId w:val="34"/>
  </w:num>
  <w:num w:numId="26" w16cid:durableId="356850145">
    <w:abstractNumId w:val="11"/>
  </w:num>
  <w:num w:numId="27" w16cid:durableId="327634494">
    <w:abstractNumId w:val="32"/>
  </w:num>
  <w:num w:numId="28" w16cid:durableId="2019194292">
    <w:abstractNumId w:val="34"/>
  </w:num>
  <w:num w:numId="29" w16cid:durableId="1308778015">
    <w:abstractNumId w:val="10"/>
  </w:num>
  <w:num w:numId="30" w16cid:durableId="547033622">
    <w:abstractNumId w:val="18"/>
  </w:num>
  <w:num w:numId="31" w16cid:durableId="339357492">
    <w:abstractNumId w:val="27"/>
  </w:num>
  <w:num w:numId="32" w16cid:durableId="235284307">
    <w:abstractNumId w:val="22"/>
  </w:num>
  <w:num w:numId="33" w16cid:durableId="983386852">
    <w:abstractNumId w:val="25"/>
  </w:num>
  <w:num w:numId="34" w16cid:durableId="1053429537">
    <w:abstractNumId w:val="9"/>
  </w:num>
  <w:num w:numId="35" w16cid:durableId="818424734">
    <w:abstractNumId w:val="17"/>
  </w:num>
  <w:num w:numId="36" w16cid:durableId="17970438">
    <w:abstractNumId w:val="16"/>
  </w:num>
  <w:num w:numId="37" w16cid:durableId="1841306671">
    <w:abstractNumId w:val="5"/>
  </w:num>
  <w:num w:numId="38" w16cid:durableId="1214925616">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61F"/>
    <w:rsid w:val="00001BC7"/>
    <w:rsid w:val="00001FF0"/>
    <w:rsid w:val="00002A2C"/>
    <w:rsid w:val="00002B4E"/>
    <w:rsid w:val="00003172"/>
    <w:rsid w:val="00003546"/>
    <w:rsid w:val="000035B2"/>
    <w:rsid w:val="00003B41"/>
    <w:rsid w:val="00004200"/>
    <w:rsid w:val="00004424"/>
    <w:rsid w:val="00004E4F"/>
    <w:rsid w:val="00005225"/>
    <w:rsid w:val="0000608A"/>
    <w:rsid w:val="000060F8"/>
    <w:rsid w:val="0000665E"/>
    <w:rsid w:val="0000684B"/>
    <w:rsid w:val="00006CA1"/>
    <w:rsid w:val="000076E9"/>
    <w:rsid w:val="00007B4C"/>
    <w:rsid w:val="000101E7"/>
    <w:rsid w:val="00011E42"/>
    <w:rsid w:val="00011FF5"/>
    <w:rsid w:val="000136FF"/>
    <w:rsid w:val="00013A17"/>
    <w:rsid w:val="00014365"/>
    <w:rsid w:val="00014F14"/>
    <w:rsid w:val="0001511B"/>
    <w:rsid w:val="00015433"/>
    <w:rsid w:val="00015754"/>
    <w:rsid w:val="00015954"/>
    <w:rsid w:val="0001597B"/>
    <w:rsid w:val="0001661E"/>
    <w:rsid w:val="00016AA3"/>
    <w:rsid w:val="000172F0"/>
    <w:rsid w:val="0001768D"/>
    <w:rsid w:val="000176F5"/>
    <w:rsid w:val="0002039F"/>
    <w:rsid w:val="00020519"/>
    <w:rsid w:val="0002052C"/>
    <w:rsid w:val="00020A29"/>
    <w:rsid w:val="00021743"/>
    <w:rsid w:val="00021C0B"/>
    <w:rsid w:val="00021CAE"/>
    <w:rsid w:val="00021F19"/>
    <w:rsid w:val="000224EE"/>
    <w:rsid w:val="00022F07"/>
    <w:rsid w:val="00022F90"/>
    <w:rsid w:val="00023262"/>
    <w:rsid w:val="0002357C"/>
    <w:rsid w:val="00023DA9"/>
    <w:rsid w:val="00024166"/>
    <w:rsid w:val="00024386"/>
    <w:rsid w:val="000243FC"/>
    <w:rsid w:val="00024952"/>
    <w:rsid w:val="00024A9F"/>
    <w:rsid w:val="00024B6C"/>
    <w:rsid w:val="000253D8"/>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B92"/>
    <w:rsid w:val="00041D90"/>
    <w:rsid w:val="0004209F"/>
    <w:rsid w:val="00042374"/>
    <w:rsid w:val="0004301E"/>
    <w:rsid w:val="00043024"/>
    <w:rsid w:val="00043F26"/>
    <w:rsid w:val="00044B4C"/>
    <w:rsid w:val="00044D9A"/>
    <w:rsid w:val="000459BE"/>
    <w:rsid w:val="00045C28"/>
    <w:rsid w:val="00045E08"/>
    <w:rsid w:val="00046F38"/>
    <w:rsid w:val="0004771E"/>
    <w:rsid w:val="00047ADD"/>
    <w:rsid w:val="00050545"/>
    <w:rsid w:val="00050957"/>
    <w:rsid w:val="00051788"/>
    <w:rsid w:val="000517A9"/>
    <w:rsid w:val="00051C39"/>
    <w:rsid w:val="000523C0"/>
    <w:rsid w:val="000527A5"/>
    <w:rsid w:val="000531E5"/>
    <w:rsid w:val="00053372"/>
    <w:rsid w:val="00053B21"/>
    <w:rsid w:val="000544C0"/>
    <w:rsid w:val="000549FC"/>
    <w:rsid w:val="00054A94"/>
    <w:rsid w:val="00054BC2"/>
    <w:rsid w:val="000554E5"/>
    <w:rsid w:val="000554F4"/>
    <w:rsid w:val="00055BBA"/>
    <w:rsid w:val="0005634C"/>
    <w:rsid w:val="00056997"/>
    <w:rsid w:val="00056D35"/>
    <w:rsid w:val="00056E8E"/>
    <w:rsid w:val="00056EDD"/>
    <w:rsid w:val="0005737D"/>
    <w:rsid w:val="000578FA"/>
    <w:rsid w:val="00057A26"/>
    <w:rsid w:val="00057CCD"/>
    <w:rsid w:val="00057DED"/>
    <w:rsid w:val="00060368"/>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0ECF"/>
    <w:rsid w:val="00071EB5"/>
    <w:rsid w:val="000721FE"/>
    <w:rsid w:val="0007333C"/>
    <w:rsid w:val="0007352C"/>
    <w:rsid w:val="000740FD"/>
    <w:rsid w:val="0007424B"/>
    <w:rsid w:val="0007431A"/>
    <w:rsid w:val="00074377"/>
    <w:rsid w:val="000743EA"/>
    <w:rsid w:val="00074632"/>
    <w:rsid w:val="000750E8"/>
    <w:rsid w:val="00075BC2"/>
    <w:rsid w:val="00075EEB"/>
    <w:rsid w:val="000766E8"/>
    <w:rsid w:val="00076F5C"/>
    <w:rsid w:val="0007719F"/>
    <w:rsid w:val="00077C54"/>
    <w:rsid w:val="00077D4A"/>
    <w:rsid w:val="0008005D"/>
    <w:rsid w:val="000800DC"/>
    <w:rsid w:val="000808D2"/>
    <w:rsid w:val="00080AEC"/>
    <w:rsid w:val="00080CB3"/>
    <w:rsid w:val="00080CD6"/>
    <w:rsid w:val="00081275"/>
    <w:rsid w:val="00081E65"/>
    <w:rsid w:val="00082038"/>
    <w:rsid w:val="000828DD"/>
    <w:rsid w:val="00082D9A"/>
    <w:rsid w:val="00083194"/>
    <w:rsid w:val="00083331"/>
    <w:rsid w:val="00083811"/>
    <w:rsid w:val="00083AB6"/>
    <w:rsid w:val="00083C45"/>
    <w:rsid w:val="00084645"/>
    <w:rsid w:val="000851B5"/>
    <w:rsid w:val="0008566E"/>
    <w:rsid w:val="000858A1"/>
    <w:rsid w:val="000864C9"/>
    <w:rsid w:val="0008684A"/>
    <w:rsid w:val="00086EB0"/>
    <w:rsid w:val="00087799"/>
    <w:rsid w:val="00087E63"/>
    <w:rsid w:val="000906ED"/>
    <w:rsid w:val="000908F0"/>
    <w:rsid w:val="00090EB1"/>
    <w:rsid w:val="00091301"/>
    <w:rsid w:val="00091476"/>
    <w:rsid w:val="0009154D"/>
    <w:rsid w:val="00091C34"/>
    <w:rsid w:val="00091DC7"/>
    <w:rsid w:val="00091F38"/>
    <w:rsid w:val="00091FD2"/>
    <w:rsid w:val="0009326E"/>
    <w:rsid w:val="0009336F"/>
    <w:rsid w:val="000936F5"/>
    <w:rsid w:val="00093FD9"/>
    <w:rsid w:val="0009421E"/>
    <w:rsid w:val="00094B75"/>
    <w:rsid w:val="00094D01"/>
    <w:rsid w:val="00095687"/>
    <w:rsid w:val="000962AD"/>
    <w:rsid w:val="00096445"/>
    <w:rsid w:val="000966B6"/>
    <w:rsid w:val="00097215"/>
    <w:rsid w:val="00097274"/>
    <w:rsid w:val="00097B45"/>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75"/>
    <w:rsid w:val="000A67D0"/>
    <w:rsid w:val="000A7269"/>
    <w:rsid w:val="000A744B"/>
    <w:rsid w:val="000A7CED"/>
    <w:rsid w:val="000B0DB4"/>
    <w:rsid w:val="000B1305"/>
    <w:rsid w:val="000B13F2"/>
    <w:rsid w:val="000B19D0"/>
    <w:rsid w:val="000B1BD8"/>
    <w:rsid w:val="000B2EFB"/>
    <w:rsid w:val="000B30E0"/>
    <w:rsid w:val="000B3A01"/>
    <w:rsid w:val="000B4334"/>
    <w:rsid w:val="000B4A7F"/>
    <w:rsid w:val="000B4BCC"/>
    <w:rsid w:val="000B51EE"/>
    <w:rsid w:val="000B557C"/>
    <w:rsid w:val="000B5E5E"/>
    <w:rsid w:val="000B6619"/>
    <w:rsid w:val="000B69B8"/>
    <w:rsid w:val="000B7388"/>
    <w:rsid w:val="000B76DA"/>
    <w:rsid w:val="000B777F"/>
    <w:rsid w:val="000B7D19"/>
    <w:rsid w:val="000B7DAD"/>
    <w:rsid w:val="000C02F0"/>
    <w:rsid w:val="000C0330"/>
    <w:rsid w:val="000C08AB"/>
    <w:rsid w:val="000C127F"/>
    <w:rsid w:val="000C1921"/>
    <w:rsid w:val="000C1C48"/>
    <w:rsid w:val="000C1E76"/>
    <w:rsid w:val="000C23F7"/>
    <w:rsid w:val="000C4BE8"/>
    <w:rsid w:val="000C4F72"/>
    <w:rsid w:val="000C51C6"/>
    <w:rsid w:val="000C51EA"/>
    <w:rsid w:val="000C598B"/>
    <w:rsid w:val="000C5BE0"/>
    <w:rsid w:val="000C6B99"/>
    <w:rsid w:val="000C74B4"/>
    <w:rsid w:val="000C7506"/>
    <w:rsid w:val="000D050B"/>
    <w:rsid w:val="000D3027"/>
    <w:rsid w:val="000D3BE4"/>
    <w:rsid w:val="000D45C9"/>
    <w:rsid w:val="000D471A"/>
    <w:rsid w:val="000D5092"/>
    <w:rsid w:val="000D517E"/>
    <w:rsid w:val="000D5C69"/>
    <w:rsid w:val="000D5DC6"/>
    <w:rsid w:val="000D6230"/>
    <w:rsid w:val="000D6AA9"/>
    <w:rsid w:val="000D6E60"/>
    <w:rsid w:val="000D6F3F"/>
    <w:rsid w:val="000D7462"/>
    <w:rsid w:val="000D7973"/>
    <w:rsid w:val="000E03A9"/>
    <w:rsid w:val="000E0452"/>
    <w:rsid w:val="000E0751"/>
    <w:rsid w:val="000E0994"/>
    <w:rsid w:val="000E0E64"/>
    <w:rsid w:val="000E145A"/>
    <w:rsid w:val="000E19A7"/>
    <w:rsid w:val="000E1B80"/>
    <w:rsid w:val="000E20E7"/>
    <w:rsid w:val="000E25DE"/>
    <w:rsid w:val="000E2726"/>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02A"/>
    <w:rsid w:val="00102195"/>
    <w:rsid w:val="00102C01"/>
    <w:rsid w:val="0010478B"/>
    <w:rsid w:val="00104EFB"/>
    <w:rsid w:val="00105280"/>
    <w:rsid w:val="00105513"/>
    <w:rsid w:val="00105CD5"/>
    <w:rsid w:val="00106747"/>
    <w:rsid w:val="00106D28"/>
    <w:rsid w:val="00106FFC"/>
    <w:rsid w:val="001076A9"/>
    <w:rsid w:val="00107F9C"/>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3EE7"/>
    <w:rsid w:val="0011440C"/>
    <w:rsid w:val="001151B7"/>
    <w:rsid w:val="001160E6"/>
    <w:rsid w:val="001163EF"/>
    <w:rsid w:val="00116BF5"/>
    <w:rsid w:val="0011730E"/>
    <w:rsid w:val="00117AAE"/>
    <w:rsid w:val="00120711"/>
    <w:rsid w:val="00120DB2"/>
    <w:rsid w:val="00120F27"/>
    <w:rsid w:val="0012101B"/>
    <w:rsid w:val="001211D3"/>
    <w:rsid w:val="00121744"/>
    <w:rsid w:val="001218ED"/>
    <w:rsid w:val="00121E98"/>
    <w:rsid w:val="00121FA6"/>
    <w:rsid w:val="001222C1"/>
    <w:rsid w:val="00122591"/>
    <w:rsid w:val="00122A8D"/>
    <w:rsid w:val="00122F78"/>
    <w:rsid w:val="001235CB"/>
    <w:rsid w:val="0012453E"/>
    <w:rsid w:val="001249CF"/>
    <w:rsid w:val="00125407"/>
    <w:rsid w:val="00125567"/>
    <w:rsid w:val="00125B9F"/>
    <w:rsid w:val="0012612B"/>
    <w:rsid w:val="001261F1"/>
    <w:rsid w:val="001264B1"/>
    <w:rsid w:val="001265AC"/>
    <w:rsid w:val="00126A2A"/>
    <w:rsid w:val="00126AA3"/>
    <w:rsid w:val="00127061"/>
    <w:rsid w:val="00130D83"/>
    <w:rsid w:val="00131FC6"/>
    <w:rsid w:val="0013214D"/>
    <w:rsid w:val="001325E9"/>
    <w:rsid w:val="00132EBF"/>
    <w:rsid w:val="00132F37"/>
    <w:rsid w:val="001330B4"/>
    <w:rsid w:val="00133A0A"/>
    <w:rsid w:val="001343B1"/>
    <w:rsid w:val="001346E3"/>
    <w:rsid w:val="00134810"/>
    <w:rsid w:val="001352B6"/>
    <w:rsid w:val="001354D3"/>
    <w:rsid w:val="00135694"/>
    <w:rsid w:val="00136107"/>
    <w:rsid w:val="00136139"/>
    <w:rsid w:val="00137085"/>
    <w:rsid w:val="001378DE"/>
    <w:rsid w:val="00137A3D"/>
    <w:rsid w:val="00137C82"/>
    <w:rsid w:val="001400B0"/>
    <w:rsid w:val="0014091A"/>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445"/>
    <w:rsid w:val="00147C1E"/>
    <w:rsid w:val="00147F93"/>
    <w:rsid w:val="00150143"/>
    <w:rsid w:val="001503B6"/>
    <w:rsid w:val="0015046D"/>
    <w:rsid w:val="001509D8"/>
    <w:rsid w:val="0015142D"/>
    <w:rsid w:val="001517B5"/>
    <w:rsid w:val="00151A22"/>
    <w:rsid w:val="00151C6B"/>
    <w:rsid w:val="001520C5"/>
    <w:rsid w:val="00152426"/>
    <w:rsid w:val="001532F8"/>
    <w:rsid w:val="0015382B"/>
    <w:rsid w:val="0015416A"/>
    <w:rsid w:val="00154365"/>
    <w:rsid w:val="001543DB"/>
    <w:rsid w:val="001544DD"/>
    <w:rsid w:val="00155751"/>
    <w:rsid w:val="00155C8A"/>
    <w:rsid w:val="00155D51"/>
    <w:rsid w:val="00156E00"/>
    <w:rsid w:val="0015749B"/>
    <w:rsid w:val="0016034B"/>
    <w:rsid w:val="00161C57"/>
    <w:rsid w:val="001623E4"/>
    <w:rsid w:val="001629DA"/>
    <w:rsid w:val="00163184"/>
    <w:rsid w:val="00163FF3"/>
    <w:rsid w:val="001642E3"/>
    <w:rsid w:val="001643A5"/>
    <w:rsid w:val="001643D5"/>
    <w:rsid w:val="001650A1"/>
    <w:rsid w:val="001662C9"/>
    <w:rsid w:val="0016636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CD9"/>
    <w:rsid w:val="001725B6"/>
    <w:rsid w:val="00172A98"/>
    <w:rsid w:val="00172D27"/>
    <w:rsid w:val="00172DC7"/>
    <w:rsid w:val="001731CF"/>
    <w:rsid w:val="001735FF"/>
    <w:rsid w:val="00173BD7"/>
    <w:rsid w:val="001753FA"/>
    <w:rsid w:val="0017552B"/>
    <w:rsid w:val="0017594F"/>
    <w:rsid w:val="001759D9"/>
    <w:rsid w:val="00175AB3"/>
    <w:rsid w:val="00175D68"/>
    <w:rsid w:val="001760A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06C8"/>
    <w:rsid w:val="001918DB"/>
    <w:rsid w:val="00191ACD"/>
    <w:rsid w:val="001920C9"/>
    <w:rsid w:val="00192258"/>
    <w:rsid w:val="00193374"/>
    <w:rsid w:val="0019373E"/>
    <w:rsid w:val="001939E6"/>
    <w:rsid w:val="00193B86"/>
    <w:rsid w:val="00194684"/>
    <w:rsid w:val="00194909"/>
    <w:rsid w:val="00194C27"/>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1E5F"/>
    <w:rsid w:val="001A2C1A"/>
    <w:rsid w:val="001A2DA5"/>
    <w:rsid w:val="001A31AA"/>
    <w:rsid w:val="001A31D4"/>
    <w:rsid w:val="001A37C3"/>
    <w:rsid w:val="001A45C5"/>
    <w:rsid w:val="001A47EE"/>
    <w:rsid w:val="001A4905"/>
    <w:rsid w:val="001A4C19"/>
    <w:rsid w:val="001A50EA"/>
    <w:rsid w:val="001A5127"/>
    <w:rsid w:val="001A53B3"/>
    <w:rsid w:val="001A5778"/>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4AB7"/>
    <w:rsid w:val="001B50A5"/>
    <w:rsid w:val="001B5823"/>
    <w:rsid w:val="001B5E65"/>
    <w:rsid w:val="001B6746"/>
    <w:rsid w:val="001B7401"/>
    <w:rsid w:val="001B7745"/>
    <w:rsid w:val="001C054F"/>
    <w:rsid w:val="001C0CDA"/>
    <w:rsid w:val="001C186D"/>
    <w:rsid w:val="001C193A"/>
    <w:rsid w:val="001C28C0"/>
    <w:rsid w:val="001C3104"/>
    <w:rsid w:val="001C37BA"/>
    <w:rsid w:val="001C4B85"/>
    <w:rsid w:val="001C5179"/>
    <w:rsid w:val="001C51A1"/>
    <w:rsid w:val="001C57E6"/>
    <w:rsid w:val="001C5B8F"/>
    <w:rsid w:val="001C6638"/>
    <w:rsid w:val="001C79BE"/>
    <w:rsid w:val="001D0CE5"/>
    <w:rsid w:val="001D0D3C"/>
    <w:rsid w:val="001D0DC4"/>
    <w:rsid w:val="001D15EE"/>
    <w:rsid w:val="001D1853"/>
    <w:rsid w:val="001D1C69"/>
    <w:rsid w:val="001D1F61"/>
    <w:rsid w:val="001D3529"/>
    <w:rsid w:val="001D36A0"/>
    <w:rsid w:val="001D386B"/>
    <w:rsid w:val="001D5057"/>
    <w:rsid w:val="001D54B0"/>
    <w:rsid w:val="001D5DEE"/>
    <w:rsid w:val="001D6D1A"/>
    <w:rsid w:val="001D6E9F"/>
    <w:rsid w:val="001D6F61"/>
    <w:rsid w:val="001D714B"/>
    <w:rsid w:val="001D71A8"/>
    <w:rsid w:val="001D7447"/>
    <w:rsid w:val="001D74F3"/>
    <w:rsid w:val="001D788A"/>
    <w:rsid w:val="001D799B"/>
    <w:rsid w:val="001D7AF6"/>
    <w:rsid w:val="001D7CC1"/>
    <w:rsid w:val="001E0341"/>
    <w:rsid w:val="001E03E0"/>
    <w:rsid w:val="001E0729"/>
    <w:rsid w:val="001E0A5D"/>
    <w:rsid w:val="001E0BF5"/>
    <w:rsid w:val="001E112D"/>
    <w:rsid w:val="001E138E"/>
    <w:rsid w:val="001E154B"/>
    <w:rsid w:val="001E1743"/>
    <w:rsid w:val="001E192F"/>
    <w:rsid w:val="001E1F4D"/>
    <w:rsid w:val="001E2D80"/>
    <w:rsid w:val="001E3EC1"/>
    <w:rsid w:val="001E45F1"/>
    <w:rsid w:val="001E598E"/>
    <w:rsid w:val="001E5A81"/>
    <w:rsid w:val="001E6177"/>
    <w:rsid w:val="001E62B5"/>
    <w:rsid w:val="001E643B"/>
    <w:rsid w:val="001E69EF"/>
    <w:rsid w:val="001E6CAF"/>
    <w:rsid w:val="001E7331"/>
    <w:rsid w:val="001E7419"/>
    <w:rsid w:val="001E7C2D"/>
    <w:rsid w:val="001E7E0F"/>
    <w:rsid w:val="001F076A"/>
    <w:rsid w:val="001F0A60"/>
    <w:rsid w:val="001F0BAC"/>
    <w:rsid w:val="001F179C"/>
    <w:rsid w:val="001F261C"/>
    <w:rsid w:val="001F373C"/>
    <w:rsid w:val="001F44BF"/>
    <w:rsid w:val="001F4506"/>
    <w:rsid w:val="001F479A"/>
    <w:rsid w:val="001F4D30"/>
    <w:rsid w:val="001F517C"/>
    <w:rsid w:val="001F56AD"/>
    <w:rsid w:val="001F59EF"/>
    <w:rsid w:val="001F715B"/>
    <w:rsid w:val="00201588"/>
    <w:rsid w:val="002018D3"/>
    <w:rsid w:val="00201E08"/>
    <w:rsid w:val="00201EF2"/>
    <w:rsid w:val="0020274C"/>
    <w:rsid w:val="00202ADF"/>
    <w:rsid w:val="0020359D"/>
    <w:rsid w:val="0020371B"/>
    <w:rsid w:val="00203C24"/>
    <w:rsid w:val="00203FA0"/>
    <w:rsid w:val="00203FC0"/>
    <w:rsid w:val="0020425C"/>
    <w:rsid w:val="0020474B"/>
    <w:rsid w:val="00204FAE"/>
    <w:rsid w:val="00205952"/>
    <w:rsid w:val="00205CC9"/>
    <w:rsid w:val="00205E99"/>
    <w:rsid w:val="00206DEC"/>
    <w:rsid w:val="0020715F"/>
    <w:rsid w:val="002103B3"/>
    <w:rsid w:val="002104DB"/>
    <w:rsid w:val="00210573"/>
    <w:rsid w:val="00210DE4"/>
    <w:rsid w:val="002111B2"/>
    <w:rsid w:val="0021192D"/>
    <w:rsid w:val="00211CAA"/>
    <w:rsid w:val="00211F74"/>
    <w:rsid w:val="00212569"/>
    <w:rsid w:val="00212570"/>
    <w:rsid w:val="00212B35"/>
    <w:rsid w:val="00214320"/>
    <w:rsid w:val="002146DE"/>
    <w:rsid w:val="00214D4F"/>
    <w:rsid w:val="00214F3D"/>
    <w:rsid w:val="00215001"/>
    <w:rsid w:val="00215848"/>
    <w:rsid w:val="00216488"/>
    <w:rsid w:val="002171BB"/>
    <w:rsid w:val="002173D9"/>
    <w:rsid w:val="00220267"/>
    <w:rsid w:val="0022097B"/>
    <w:rsid w:val="00220C1A"/>
    <w:rsid w:val="0022131E"/>
    <w:rsid w:val="002214D6"/>
    <w:rsid w:val="00221ED4"/>
    <w:rsid w:val="00222631"/>
    <w:rsid w:val="002228D1"/>
    <w:rsid w:val="002230EB"/>
    <w:rsid w:val="002235E7"/>
    <w:rsid w:val="00223976"/>
    <w:rsid w:val="00223E14"/>
    <w:rsid w:val="002243DF"/>
    <w:rsid w:val="0022506B"/>
    <w:rsid w:val="00226529"/>
    <w:rsid w:val="0022679A"/>
    <w:rsid w:val="00226CE0"/>
    <w:rsid w:val="00226D25"/>
    <w:rsid w:val="00226FC2"/>
    <w:rsid w:val="00227881"/>
    <w:rsid w:val="00227B2B"/>
    <w:rsid w:val="00227E27"/>
    <w:rsid w:val="00227FE1"/>
    <w:rsid w:val="00230324"/>
    <w:rsid w:val="00230984"/>
    <w:rsid w:val="00230BCB"/>
    <w:rsid w:val="00231840"/>
    <w:rsid w:val="00231F46"/>
    <w:rsid w:val="002332D6"/>
    <w:rsid w:val="002336D2"/>
    <w:rsid w:val="00233760"/>
    <w:rsid w:val="00233F81"/>
    <w:rsid w:val="0023415B"/>
    <w:rsid w:val="002343FF"/>
    <w:rsid w:val="0023448F"/>
    <w:rsid w:val="00236349"/>
    <w:rsid w:val="00236B44"/>
    <w:rsid w:val="002379CE"/>
    <w:rsid w:val="00237B29"/>
    <w:rsid w:val="00237CD3"/>
    <w:rsid w:val="00237F96"/>
    <w:rsid w:val="002408BE"/>
    <w:rsid w:val="00240F39"/>
    <w:rsid w:val="002410A7"/>
    <w:rsid w:val="00241281"/>
    <w:rsid w:val="002421A4"/>
    <w:rsid w:val="002428B5"/>
    <w:rsid w:val="00242B77"/>
    <w:rsid w:val="00243013"/>
    <w:rsid w:val="0024363C"/>
    <w:rsid w:val="00243BE8"/>
    <w:rsid w:val="00245461"/>
    <w:rsid w:val="00245B24"/>
    <w:rsid w:val="00245CB1"/>
    <w:rsid w:val="00246B61"/>
    <w:rsid w:val="00246DCF"/>
    <w:rsid w:val="00247919"/>
    <w:rsid w:val="00247AF0"/>
    <w:rsid w:val="002500FA"/>
    <w:rsid w:val="00250218"/>
    <w:rsid w:val="00250262"/>
    <w:rsid w:val="002509D0"/>
    <w:rsid w:val="00251553"/>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57DFA"/>
    <w:rsid w:val="0026077C"/>
    <w:rsid w:val="0026138A"/>
    <w:rsid w:val="0026139C"/>
    <w:rsid w:val="00261583"/>
    <w:rsid w:val="00261BB3"/>
    <w:rsid w:val="00261E2B"/>
    <w:rsid w:val="00262018"/>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274E"/>
    <w:rsid w:val="00272BF3"/>
    <w:rsid w:val="00273259"/>
    <w:rsid w:val="00273A6D"/>
    <w:rsid w:val="00273B33"/>
    <w:rsid w:val="00273EB9"/>
    <w:rsid w:val="002742D0"/>
    <w:rsid w:val="00274774"/>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6738"/>
    <w:rsid w:val="00287178"/>
    <w:rsid w:val="002876B9"/>
    <w:rsid w:val="0028784E"/>
    <w:rsid w:val="00290927"/>
    <w:rsid w:val="00290F5B"/>
    <w:rsid w:val="0029155B"/>
    <w:rsid w:val="00291C33"/>
    <w:rsid w:val="00292678"/>
    <w:rsid w:val="00292869"/>
    <w:rsid w:val="002930F1"/>
    <w:rsid w:val="002932DC"/>
    <w:rsid w:val="0029373A"/>
    <w:rsid w:val="00293B1A"/>
    <w:rsid w:val="002941B3"/>
    <w:rsid w:val="00294496"/>
    <w:rsid w:val="002954CC"/>
    <w:rsid w:val="00296D99"/>
    <w:rsid w:val="002970B0"/>
    <w:rsid w:val="0029720E"/>
    <w:rsid w:val="002976F9"/>
    <w:rsid w:val="002A0101"/>
    <w:rsid w:val="002A0C6A"/>
    <w:rsid w:val="002A10E3"/>
    <w:rsid w:val="002A13BC"/>
    <w:rsid w:val="002A1469"/>
    <w:rsid w:val="002A1601"/>
    <w:rsid w:val="002A1CF7"/>
    <w:rsid w:val="002A1F2B"/>
    <w:rsid w:val="002A2F03"/>
    <w:rsid w:val="002A3031"/>
    <w:rsid w:val="002A3161"/>
    <w:rsid w:val="002A352B"/>
    <w:rsid w:val="002A37EC"/>
    <w:rsid w:val="002A42F8"/>
    <w:rsid w:val="002A4D31"/>
    <w:rsid w:val="002A4D51"/>
    <w:rsid w:val="002A4EB3"/>
    <w:rsid w:val="002A5482"/>
    <w:rsid w:val="002A5B38"/>
    <w:rsid w:val="002A668B"/>
    <w:rsid w:val="002A7EC7"/>
    <w:rsid w:val="002B05CE"/>
    <w:rsid w:val="002B0A1B"/>
    <w:rsid w:val="002B15A0"/>
    <w:rsid w:val="002B3BDA"/>
    <w:rsid w:val="002B4B48"/>
    <w:rsid w:val="002B5728"/>
    <w:rsid w:val="002B5B5D"/>
    <w:rsid w:val="002B5FE7"/>
    <w:rsid w:val="002B607F"/>
    <w:rsid w:val="002B719A"/>
    <w:rsid w:val="002C0629"/>
    <w:rsid w:val="002C0884"/>
    <w:rsid w:val="002C0C01"/>
    <w:rsid w:val="002C10A6"/>
    <w:rsid w:val="002C1573"/>
    <w:rsid w:val="002C1CDD"/>
    <w:rsid w:val="002C1D3E"/>
    <w:rsid w:val="002C1DE0"/>
    <w:rsid w:val="002C1F9E"/>
    <w:rsid w:val="002C22E6"/>
    <w:rsid w:val="002C24E2"/>
    <w:rsid w:val="002C25CA"/>
    <w:rsid w:val="002C2A85"/>
    <w:rsid w:val="002C2F9F"/>
    <w:rsid w:val="002C394F"/>
    <w:rsid w:val="002C3DB7"/>
    <w:rsid w:val="002C416C"/>
    <w:rsid w:val="002C430D"/>
    <w:rsid w:val="002C4722"/>
    <w:rsid w:val="002C4799"/>
    <w:rsid w:val="002C48C9"/>
    <w:rsid w:val="002C573C"/>
    <w:rsid w:val="002C5867"/>
    <w:rsid w:val="002C5A55"/>
    <w:rsid w:val="002C5FD5"/>
    <w:rsid w:val="002C60BA"/>
    <w:rsid w:val="002C670E"/>
    <w:rsid w:val="002C6882"/>
    <w:rsid w:val="002C79B9"/>
    <w:rsid w:val="002D1257"/>
    <w:rsid w:val="002D16B0"/>
    <w:rsid w:val="002D1B35"/>
    <w:rsid w:val="002D1B4F"/>
    <w:rsid w:val="002D1BE2"/>
    <w:rsid w:val="002D311B"/>
    <w:rsid w:val="002D3A6D"/>
    <w:rsid w:val="002D3DB0"/>
    <w:rsid w:val="002D3EAD"/>
    <w:rsid w:val="002D3F24"/>
    <w:rsid w:val="002D4269"/>
    <w:rsid w:val="002D4588"/>
    <w:rsid w:val="002D462A"/>
    <w:rsid w:val="002D46C6"/>
    <w:rsid w:val="002D5286"/>
    <w:rsid w:val="002D54E4"/>
    <w:rsid w:val="002D5FEC"/>
    <w:rsid w:val="002D621A"/>
    <w:rsid w:val="002D6394"/>
    <w:rsid w:val="002D64CA"/>
    <w:rsid w:val="002D6683"/>
    <w:rsid w:val="002D6A82"/>
    <w:rsid w:val="002D797D"/>
    <w:rsid w:val="002E01CC"/>
    <w:rsid w:val="002E0919"/>
    <w:rsid w:val="002E232B"/>
    <w:rsid w:val="002E3316"/>
    <w:rsid w:val="002E33FF"/>
    <w:rsid w:val="002E35D6"/>
    <w:rsid w:val="002E3CAE"/>
    <w:rsid w:val="002E440B"/>
    <w:rsid w:val="002E48F8"/>
    <w:rsid w:val="002E4A00"/>
    <w:rsid w:val="002E569A"/>
    <w:rsid w:val="002E596A"/>
    <w:rsid w:val="002E5BF9"/>
    <w:rsid w:val="002E7E0D"/>
    <w:rsid w:val="002E7EFC"/>
    <w:rsid w:val="002F01F7"/>
    <w:rsid w:val="002F04C8"/>
    <w:rsid w:val="002F0628"/>
    <w:rsid w:val="002F08CE"/>
    <w:rsid w:val="002F0D78"/>
    <w:rsid w:val="002F0F0C"/>
    <w:rsid w:val="002F1056"/>
    <w:rsid w:val="002F11D7"/>
    <w:rsid w:val="002F131D"/>
    <w:rsid w:val="002F1C0E"/>
    <w:rsid w:val="002F2AF3"/>
    <w:rsid w:val="002F33B8"/>
    <w:rsid w:val="002F38BB"/>
    <w:rsid w:val="002F3E1D"/>
    <w:rsid w:val="002F464C"/>
    <w:rsid w:val="002F4A2F"/>
    <w:rsid w:val="002F4C54"/>
    <w:rsid w:val="002F4D1D"/>
    <w:rsid w:val="002F4D5D"/>
    <w:rsid w:val="002F503A"/>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4C2"/>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2E3"/>
    <w:rsid w:val="00312502"/>
    <w:rsid w:val="0031288E"/>
    <w:rsid w:val="0031294F"/>
    <w:rsid w:val="00312951"/>
    <w:rsid w:val="00312B9A"/>
    <w:rsid w:val="00312E4C"/>
    <w:rsid w:val="00312F60"/>
    <w:rsid w:val="003136E0"/>
    <w:rsid w:val="0031445D"/>
    <w:rsid w:val="003149AA"/>
    <w:rsid w:val="00315700"/>
    <w:rsid w:val="003159F3"/>
    <w:rsid w:val="0031601B"/>
    <w:rsid w:val="003162C4"/>
    <w:rsid w:val="00316785"/>
    <w:rsid w:val="00316F58"/>
    <w:rsid w:val="00317BC9"/>
    <w:rsid w:val="00317D15"/>
    <w:rsid w:val="00317D40"/>
    <w:rsid w:val="00320051"/>
    <w:rsid w:val="0032065D"/>
    <w:rsid w:val="0032082B"/>
    <w:rsid w:val="00320AAD"/>
    <w:rsid w:val="00320D1D"/>
    <w:rsid w:val="00320D6F"/>
    <w:rsid w:val="00320F08"/>
    <w:rsid w:val="00321818"/>
    <w:rsid w:val="00321880"/>
    <w:rsid w:val="00321B9C"/>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307"/>
    <w:rsid w:val="003274EC"/>
    <w:rsid w:val="00330749"/>
    <w:rsid w:val="0033083F"/>
    <w:rsid w:val="00331EDB"/>
    <w:rsid w:val="0033270C"/>
    <w:rsid w:val="003327EC"/>
    <w:rsid w:val="0033291A"/>
    <w:rsid w:val="00332A60"/>
    <w:rsid w:val="00333158"/>
    <w:rsid w:val="0033334F"/>
    <w:rsid w:val="003333D3"/>
    <w:rsid w:val="00333A4C"/>
    <w:rsid w:val="0033486B"/>
    <w:rsid w:val="003349B3"/>
    <w:rsid w:val="00334A27"/>
    <w:rsid w:val="00334CE7"/>
    <w:rsid w:val="00335626"/>
    <w:rsid w:val="003357DC"/>
    <w:rsid w:val="00335B5C"/>
    <w:rsid w:val="00336E3A"/>
    <w:rsid w:val="00337C0E"/>
    <w:rsid w:val="00340680"/>
    <w:rsid w:val="003406C8"/>
    <w:rsid w:val="00340C1B"/>
    <w:rsid w:val="00340D08"/>
    <w:rsid w:val="0034111B"/>
    <w:rsid w:val="0034137B"/>
    <w:rsid w:val="00341634"/>
    <w:rsid w:val="00341905"/>
    <w:rsid w:val="00341E35"/>
    <w:rsid w:val="0034219A"/>
    <w:rsid w:val="00342ACA"/>
    <w:rsid w:val="00342FE4"/>
    <w:rsid w:val="0034362E"/>
    <w:rsid w:val="00343981"/>
    <w:rsid w:val="003440A3"/>
    <w:rsid w:val="003445CF"/>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5BFF"/>
    <w:rsid w:val="00356DED"/>
    <w:rsid w:val="00356F00"/>
    <w:rsid w:val="00356FD9"/>
    <w:rsid w:val="003577EA"/>
    <w:rsid w:val="00360017"/>
    <w:rsid w:val="00360436"/>
    <w:rsid w:val="00360A68"/>
    <w:rsid w:val="00360F8E"/>
    <w:rsid w:val="00361092"/>
    <w:rsid w:val="00362933"/>
    <w:rsid w:val="00362BA6"/>
    <w:rsid w:val="00362E22"/>
    <w:rsid w:val="00363F46"/>
    <w:rsid w:val="003640D5"/>
    <w:rsid w:val="00364101"/>
    <w:rsid w:val="00364668"/>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576"/>
    <w:rsid w:val="00371B6C"/>
    <w:rsid w:val="0037281B"/>
    <w:rsid w:val="00373385"/>
    <w:rsid w:val="003738E7"/>
    <w:rsid w:val="00373EA5"/>
    <w:rsid w:val="0037434B"/>
    <w:rsid w:val="003744F0"/>
    <w:rsid w:val="003745ED"/>
    <w:rsid w:val="00374ADA"/>
    <w:rsid w:val="003753CA"/>
    <w:rsid w:val="003765AB"/>
    <w:rsid w:val="0037691B"/>
    <w:rsid w:val="00376F53"/>
    <w:rsid w:val="003773C0"/>
    <w:rsid w:val="0037756C"/>
    <w:rsid w:val="00377C2A"/>
    <w:rsid w:val="00377FFC"/>
    <w:rsid w:val="00380007"/>
    <w:rsid w:val="00380508"/>
    <w:rsid w:val="00380656"/>
    <w:rsid w:val="00380793"/>
    <w:rsid w:val="00380BCA"/>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393F"/>
    <w:rsid w:val="00394928"/>
    <w:rsid w:val="00394C7B"/>
    <w:rsid w:val="00394CE7"/>
    <w:rsid w:val="0039504B"/>
    <w:rsid w:val="0039561C"/>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D94"/>
    <w:rsid w:val="003A7249"/>
    <w:rsid w:val="003A7468"/>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3F7"/>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22B"/>
    <w:rsid w:val="003D64C4"/>
    <w:rsid w:val="003D753D"/>
    <w:rsid w:val="003E09AF"/>
    <w:rsid w:val="003E112F"/>
    <w:rsid w:val="003E1C5B"/>
    <w:rsid w:val="003E2030"/>
    <w:rsid w:val="003E2697"/>
    <w:rsid w:val="003E2D8B"/>
    <w:rsid w:val="003E3112"/>
    <w:rsid w:val="003E3916"/>
    <w:rsid w:val="003E396B"/>
    <w:rsid w:val="003E398E"/>
    <w:rsid w:val="003E3D82"/>
    <w:rsid w:val="003E3E0E"/>
    <w:rsid w:val="003E3FA1"/>
    <w:rsid w:val="003E4825"/>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C0D"/>
    <w:rsid w:val="003F5E45"/>
    <w:rsid w:val="003F6981"/>
    <w:rsid w:val="003F6FBE"/>
    <w:rsid w:val="003F727B"/>
    <w:rsid w:val="003F77E2"/>
    <w:rsid w:val="004001C9"/>
    <w:rsid w:val="00400AD4"/>
    <w:rsid w:val="00400AE1"/>
    <w:rsid w:val="00401245"/>
    <w:rsid w:val="004013F3"/>
    <w:rsid w:val="00401418"/>
    <w:rsid w:val="004022CB"/>
    <w:rsid w:val="004023F2"/>
    <w:rsid w:val="004026E4"/>
    <w:rsid w:val="00404DD6"/>
    <w:rsid w:val="00405421"/>
    <w:rsid w:val="004056DE"/>
    <w:rsid w:val="00406096"/>
    <w:rsid w:val="00406132"/>
    <w:rsid w:val="004073E7"/>
    <w:rsid w:val="00407681"/>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422"/>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3940"/>
    <w:rsid w:val="0043558F"/>
    <w:rsid w:val="00435F75"/>
    <w:rsid w:val="0043632F"/>
    <w:rsid w:val="0043648C"/>
    <w:rsid w:val="00437054"/>
    <w:rsid w:val="00437403"/>
    <w:rsid w:val="0043744D"/>
    <w:rsid w:val="004405DB"/>
    <w:rsid w:val="00440AC3"/>
    <w:rsid w:val="00440D73"/>
    <w:rsid w:val="00440D7A"/>
    <w:rsid w:val="00440EA2"/>
    <w:rsid w:val="00441909"/>
    <w:rsid w:val="00441AC0"/>
    <w:rsid w:val="00442549"/>
    <w:rsid w:val="00444F50"/>
    <w:rsid w:val="004453BD"/>
    <w:rsid w:val="00446921"/>
    <w:rsid w:val="00447689"/>
    <w:rsid w:val="004505D5"/>
    <w:rsid w:val="004508F4"/>
    <w:rsid w:val="0045163F"/>
    <w:rsid w:val="0045242A"/>
    <w:rsid w:val="00452702"/>
    <w:rsid w:val="004530B2"/>
    <w:rsid w:val="00453FB2"/>
    <w:rsid w:val="00454645"/>
    <w:rsid w:val="0045480D"/>
    <w:rsid w:val="00454FEA"/>
    <w:rsid w:val="004559A0"/>
    <w:rsid w:val="004564B4"/>
    <w:rsid w:val="00456557"/>
    <w:rsid w:val="004570AC"/>
    <w:rsid w:val="00457CEC"/>
    <w:rsid w:val="0046033A"/>
    <w:rsid w:val="0046122B"/>
    <w:rsid w:val="00461410"/>
    <w:rsid w:val="004621F8"/>
    <w:rsid w:val="00462401"/>
    <w:rsid w:val="0046266B"/>
    <w:rsid w:val="0046270D"/>
    <w:rsid w:val="004631B2"/>
    <w:rsid w:val="004638CB"/>
    <w:rsid w:val="00463D7D"/>
    <w:rsid w:val="00463EFD"/>
    <w:rsid w:val="00464E07"/>
    <w:rsid w:val="00465150"/>
    <w:rsid w:val="0046674D"/>
    <w:rsid w:val="00466BFA"/>
    <w:rsid w:val="00466C13"/>
    <w:rsid w:val="0046704B"/>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36EC"/>
    <w:rsid w:val="004848B2"/>
    <w:rsid w:val="00484A58"/>
    <w:rsid w:val="00484B1D"/>
    <w:rsid w:val="00485224"/>
    <w:rsid w:val="00485B8B"/>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37D9"/>
    <w:rsid w:val="00494080"/>
    <w:rsid w:val="00494305"/>
    <w:rsid w:val="00494603"/>
    <w:rsid w:val="00494761"/>
    <w:rsid w:val="004959E1"/>
    <w:rsid w:val="004970F5"/>
    <w:rsid w:val="0049727C"/>
    <w:rsid w:val="00497BE3"/>
    <w:rsid w:val="004A039E"/>
    <w:rsid w:val="004A0BCC"/>
    <w:rsid w:val="004A0E95"/>
    <w:rsid w:val="004A126D"/>
    <w:rsid w:val="004A35C1"/>
    <w:rsid w:val="004A37FD"/>
    <w:rsid w:val="004A43F4"/>
    <w:rsid w:val="004A49BE"/>
    <w:rsid w:val="004A4B1A"/>
    <w:rsid w:val="004A4CC8"/>
    <w:rsid w:val="004A5157"/>
    <w:rsid w:val="004A5211"/>
    <w:rsid w:val="004A53E3"/>
    <w:rsid w:val="004A5678"/>
    <w:rsid w:val="004A5DDD"/>
    <w:rsid w:val="004A6DF1"/>
    <w:rsid w:val="004A6E1C"/>
    <w:rsid w:val="004B01E1"/>
    <w:rsid w:val="004B0C03"/>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1D7"/>
    <w:rsid w:val="004C3603"/>
    <w:rsid w:val="004C41CF"/>
    <w:rsid w:val="004C41DC"/>
    <w:rsid w:val="004C4764"/>
    <w:rsid w:val="004C48D3"/>
    <w:rsid w:val="004C4AF0"/>
    <w:rsid w:val="004C5887"/>
    <w:rsid w:val="004C60BB"/>
    <w:rsid w:val="004C6266"/>
    <w:rsid w:val="004C74E9"/>
    <w:rsid w:val="004C7F1F"/>
    <w:rsid w:val="004C7F5B"/>
    <w:rsid w:val="004D09CC"/>
    <w:rsid w:val="004D13FE"/>
    <w:rsid w:val="004D1500"/>
    <w:rsid w:val="004D1B24"/>
    <w:rsid w:val="004D1B6D"/>
    <w:rsid w:val="004D351E"/>
    <w:rsid w:val="004D3652"/>
    <w:rsid w:val="004D4B1A"/>
    <w:rsid w:val="004D4D0C"/>
    <w:rsid w:val="004D4ED2"/>
    <w:rsid w:val="004D4F84"/>
    <w:rsid w:val="004D5613"/>
    <w:rsid w:val="004D569C"/>
    <w:rsid w:val="004D5861"/>
    <w:rsid w:val="004D5C18"/>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683"/>
    <w:rsid w:val="004F1A26"/>
    <w:rsid w:val="004F217D"/>
    <w:rsid w:val="004F24DD"/>
    <w:rsid w:val="004F2D08"/>
    <w:rsid w:val="004F30B9"/>
    <w:rsid w:val="004F3225"/>
    <w:rsid w:val="004F3A20"/>
    <w:rsid w:val="004F4E7F"/>
    <w:rsid w:val="004F5A32"/>
    <w:rsid w:val="004F60B1"/>
    <w:rsid w:val="004F6261"/>
    <w:rsid w:val="004F6F6D"/>
    <w:rsid w:val="005006F3"/>
    <w:rsid w:val="0050078D"/>
    <w:rsid w:val="00501587"/>
    <w:rsid w:val="00501DAE"/>
    <w:rsid w:val="0050246B"/>
    <w:rsid w:val="005027CE"/>
    <w:rsid w:val="00502EC6"/>
    <w:rsid w:val="0050327B"/>
    <w:rsid w:val="005034C6"/>
    <w:rsid w:val="005050DC"/>
    <w:rsid w:val="00505882"/>
    <w:rsid w:val="00505BFE"/>
    <w:rsid w:val="005063B3"/>
    <w:rsid w:val="00506D3F"/>
    <w:rsid w:val="00507AA3"/>
    <w:rsid w:val="00507ED3"/>
    <w:rsid w:val="005102D5"/>
    <w:rsid w:val="005107C8"/>
    <w:rsid w:val="00510895"/>
    <w:rsid w:val="00510FDB"/>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1E9"/>
    <w:rsid w:val="0051777D"/>
    <w:rsid w:val="00517C19"/>
    <w:rsid w:val="00517FC9"/>
    <w:rsid w:val="00520C98"/>
    <w:rsid w:val="0052103B"/>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27CF8"/>
    <w:rsid w:val="00530065"/>
    <w:rsid w:val="00532191"/>
    <w:rsid w:val="00532930"/>
    <w:rsid w:val="005329BC"/>
    <w:rsid w:val="00532B76"/>
    <w:rsid w:val="005331E3"/>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408"/>
    <w:rsid w:val="005429DC"/>
    <w:rsid w:val="00543181"/>
    <w:rsid w:val="005434B8"/>
    <w:rsid w:val="00543607"/>
    <w:rsid w:val="005450E0"/>
    <w:rsid w:val="00545210"/>
    <w:rsid w:val="00545314"/>
    <w:rsid w:val="005458D3"/>
    <w:rsid w:val="00545E04"/>
    <w:rsid w:val="00546324"/>
    <w:rsid w:val="005464A2"/>
    <w:rsid w:val="00546B35"/>
    <w:rsid w:val="00546E60"/>
    <w:rsid w:val="00547009"/>
    <w:rsid w:val="005478E5"/>
    <w:rsid w:val="005479B9"/>
    <w:rsid w:val="0055063D"/>
    <w:rsid w:val="00552279"/>
    <w:rsid w:val="00552C32"/>
    <w:rsid w:val="00552F43"/>
    <w:rsid w:val="005532A8"/>
    <w:rsid w:val="005532B9"/>
    <w:rsid w:val="00553567"/>
    <w:rsid w:val="005535D6"/>
    <w:rsid w:val="00554201"/>
    <w:rsid w:val="00554261"/>
    <w:rsid w:val="005549F6"/>
    <w:rsid w:val="00554C9F"/>
    <w:rsid w:val="00555678"/>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9DB"/>
    <w:rsid w:val="00564D09"/>
    <w:rsid w:val="005661CA"/>
    <w:rsid w:val="00566DDC"/>
    <w:rsid w:val="0056761B"/>
    <w:rsid w:val="00567828"/>
    <w:rsid w:val="005700CD"/>
    <w:rsid w:val="005704EA"/>
    <w:rsid w:val="00570A63"/>
    <w:rsid w:val="00570B1E"/>
    <w:rsid w:val="005721B3"/>
    <w:rsid w:val="00572F88"/>
    <w:rsid w:val="005738D5"/>
    <w:rsid w:val="00573DD2"/>
    <w:rsid w:val="00574433"/>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631"/>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288"/>
    <w:rsid w:val="00595549"/>
    <w:rsid w:val="005963D9"/>
    <w:rsid w:val="00596454"/>
    <w:rsid w:val="00596691"/>
    <w:rsid w:val="00597527"/>
    <w:rsid w:val="00597838"/>
    <w:rsid w:val="005A14E3"/>
    <w:rsid w:val="005A2898"/>
    <w:rsid w:val="005A3799"/>
    <w:rsid w:val="005A384E"/>
    <w:rsid w:val="005A3AD7"/>
    <w:rsid w:val="005A419B"/>
    <w:rsid w:val="005A4591"/>
    <w:rsid w:val="005A4E2F"/>
    <w:rsid w:val="005A540F"/>
    <w:rsid w:val="005A566F"/>
    <w:rsid w:val="005A5DAE"/>
    <w:rsid w:val="005A615E"/>
    <w:rsid w:val="005A61C3"/>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65E"/>
    <w:rsid w:val="005B0878"/>
    <w:rsid w:val="005B0F41"/>
    <w:rsid w:val="005B134F"/>
    <w:rsid w:val="005B26E9"/>
    <w:rsid w:val="005B3D44"/>
    <w:rsid w:val="005B44FA"/>
    <w:rsid w:val="005B458F"/>
    <w:rsid w:val="005B5067"/>
    <w:rsid w:val="005B5328"/>
    <w:rsid w:val="005B5DB7"/>
    <w:rsid w:val="005B6285"/>
    <w:rsid w:val="005B718D"/>
    <w:rsid w:val="005B7538"/>
    <w:rsid w:val="005C0A57"/>
    <w:rsid w:val="005C0C36"/>
    <w:rsid w:val="005C0C42"/>
    <w:rsid w:val="005C109C"/>
    <w:rsid w:val="005C187E"/>
    <w:rsid w:val="005C19C4"/>
    <w:rsid w:val="005C23E3"/>
    <w:rsid w:val="005C258C"/>
    <w:rsid w:val="005C2E98"/>
    <w:rsid w:val="005C3741"/>
    <w:rsid w:val="005C3833"/>
    <w:rsid w:val="005C3FFD"/>
    <w:rsid w:val="005C41B8"/>
    <w:rsid w:val="005C470A"/>
    <w:rsid w:val="005C50FF"/>
    <w:rsid w:val="005C5309"/>
    <w:rsid w:val="005C5848"/>
    <w:rsid w:val="005C5E66"/>
    <w:rsid w:val="005C5F6B"/>
    <w:rsid w:val="005C6171"/>
    <w:rsid w:val="005C6236"/>
    <w:rsid w:val="005C628C"/>
    <w:rsid w:val="005C6832"/>
    <w:rsid w:val="005C688D"/>
    <w:rsid w:val="005C68EF"/>
    <w:rsid w:val="005C6C27"/>
    <w:rsid w:val="005C6EF7"/>
    <w:rsid w:val="005C6F3A"/>
    <w:rsid w:val="005C75D6"/>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D62"/>
    <w:rsid w:val="005D540D"/>
    <w:rsid w:val="005D595E"/>
    <w:rsid w:val="005D64E5"/>
    <w:rsid w:val="005D6510"/>
    <w:rsid w:val="005D6ECE"/>
    <w:rsid w:val="005D7D48"/>
    <w:rsid w:val="005E0562"/>
    <w:rsid w:val="005E089C"/>
    <w:rsid w:val="005E1828"/>
    <w:rsid w:val="005E1E9C"/>
    <w:rsid w:val="005E1FEF"/>
    <w:rsid w:val="005E217E"/>
    <w:rsid w:val="005E2C2C"/>
    <w:rsid w:val="005E2EAF"/>
    <w:rsid w:val="005E345A"/>
    <w:rsid w:val="005E4261"/>
    <w:rsid w:val="005E46DF"/>
    <w:rsid w:val="005E477E"/>
    <w:rsid w:val="005E480F"/>
    <w:rsid w:val="005E64C8"/>
    <w:rsid w:val="005E6539"/>
    <w:rsid w:val="005E69DE"/>
    <w:rsid w:val="005E6EFD"/>
    <w:rsid w:val="005E769D"/>
    <w:rsid w:val="005E7966"/>
    <w:rsid w:val="005F0490"/>
    <w:rsid w:val="005F04E2"/>
    <w:rsid w:val="005F09EC"/>
    <w:rsid w:val="005F11C1"/>
    <w:rsid w:val="005F1A62"/>
    <w:rsid w:val="005F22AD"/>
    <w:rsid w:val="005F234D"/>
    <w:rsid w:val="005F2690"/>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3D"/>
    <w:rsid w:val="0060068A"/>
    <w:rsid w:val="00600D48"/>
    <w:rsid w:val="00601619"/>
    <w:rsid w:val="00601C54"/>
    <w:rsid w:val="00601CD9"/>
    <w:rsid w:val="006022C9"/>
    <w:rsid w:val="006030BD"/>
    <w:rsid w:val="00603526"/>
    <w:rsid w:val="006038D1"/>
    <w:rsid w:val="00604524"/>
    <w:rsid w:val="0060466B"/>
    <w:rsid w:val="00604D67"/>
    <w:rsid w:val="00604DFC"/>
    <w:rsid w:val="0060548F"/>
    <w:rsid w:val="006057F5"/>
    <w:rsid w:val="00605BB2"/>
    <w:rsid w:val="00605D1A"/>
    <w:rsid w:val="00605FE9"/>
    <w:rsid w:val="0060691C"/>
    <w:rsid w:val="00606994"/>
    <w:rsid w:val="00606EA8"/>
    <w:rsid w:val="00607DB5"/>
    <w:rsid w:val="00611CC1"/>
    <w:rsid w:val="006123AD"/>
    <w:rsid w:val="00612545"/>
    <w:rsid w:val="00612BFE"/>
    <w:rsid w:val="00612E32"/>
    <w:rsid w:val="00612F3D"/>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DE"/>
    <w:rsid w:val="00615EA1"/>
    <w:rsid w:val="006161D6"/>
    <w:rsid w:val="006167FE"/>
    <w:rsid w:val="006169D6"/>
    <w:rsid w:val="00617428"/>
    <w:rsid w:val="00617CEC"/>
    <w:rsid w:val="00620368"/>
    <w:rsid w:val="00620913"/>
    <w:rsid w:val="00622CAC"/>
    <w:rsid w:val="006234F8"/>
    <w:rsid w:val="006235CF"/>
    <w:rsid w:val="00623D36"/>
    <w:rsid w:val="00623F44"/>
    <w:rsid w:val="0062423E"/>
    <w:rsid w:val="00624752"/>
    <w:rsid w:val="00624B1C"/>
    <w:rsid w:val="00625456"/>
    <w:rsid w:val="0062597D"/>
    <w:rsid w:val="00625AD3"/>
    <w:rsid w:val="00626783"/>
    <w:rsid w:val="00626C7D"/>
    <w:rsid w:val="006271F5"/>
    <w:rsid w:val="00627326"/>
    <w:rsid w:val="0062732B"/>
    <w:rsid w:val="006273DB"/>
    <w:rsid w:val="006274F4"/>
    <w:rsid w:val="006278EE"/>
    <w:rsid w:val="006279ED"/>
    <w:rsid w:val="00627D4A"/>
    <w:rsid w:val="00630789"/>
    <w:rsid w:val="00630E6B"/>
    <w:rsid w:val="00631363"/>
    <w:rsid w:val="00631513"/>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6B57"/>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BBA"/>
    <w:rsid w:val="00643C9F"/>
    <w:rsid w:val="006458B5"/>
    <w:rsid w:val="00646584"/>
    <w:rsid w:val="006469CA"/>
    <w:rsid w:val="00646D9B"/>
    <w:rsid w:val="00646F3D"/>
    <w:rsid w:val="00647201"/>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4C61"/>
    <w:rsid w:val="00655397"/>
    <w:rsid w:val="0065565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19B"/>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07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43C"/>
    <w:rsid w:val="00695FEA"/>
    <w:rsid w:val="0069618B"/>
    <w:rsid w:val="00696C66"/>
    <w:rsid w:val="00696D97"/>
    <w:rsid w:val="00697BEB"/>
    <w:rsid w:val="00697C73"/>
    <w:rsid w:val="006A05A5"/>
    <w:rsid w:val="006A0CBB"/>
    <w:rsid w:val="006A1726"/>
    <w:rsid w:val="006A18AC"/>
    <w:rsid w:val="006A1CCF"/>
    <w:rsid w:val="006A2C54"/>
    <w:rsid w:val="006A3156"/>
    <w:rsid w:val="006A41A8"/>
    <w:rsid w:val="006A48AC"/>
    <w:rsid w:val="006A4A7F"/>
    <w:rsid w:val="006A4B87"/>
    <w:rsid w:val="006A5575"/>
    <w:rsid w:val="006A5884"/>
    <w:rsid w:val="006A6E83"/>
    <w:rsid w:val="006A767A"/>
    <w:rsid w:val="006A7E35"/>
    <w:rsid w:val="006A7F66"/>
    <w:rsid w:val="006A7F70"/>
    <w:rsid w:val="006B0442"/>
    <w:rsid w:val="006B04EF"/>
    <w:rsid w:val="006B0964"/>
    <w:rsid w:val="006B1ABC"/>
    <w:rsid w:val="006B23F5"/>
    <w:rsid w:val="006B29D5"/>
    <w:rsid w:val="006B2AF3"/>
    <w:rsid w:val="006B4B31"/>
    <w:rsid w:val="006B4BDB"/>
    <w:rsid w:val="006B4FB3"/>
    <w:rsid w:val="006B50FA"/>
    <w:rsid w:val="006B6661"/>
    <w:rsid w:val="006B6698"/>
    <w:rsid w:val="006B6950"/>
    <w:rsid w:val="006B6E95"/>
    <w:rsid w:val="006B6F08"/>
    <w:rsid w:val="006B6F11"/>
    <w:rsid w:val="006B79D2"/>
    <w:rsid w:val="006C0355"/>
    <w:rsid w:val="006C0E2B"/>
    <w:rsid w:val="006C252C"/>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973"/>
    <w:rsid w:val="006C5B74"/>
    <w:rsid w:val="006C6843"/>
    <w:rsid w:val="006C6896"/>
    <w:rsid w:val="006C6FA5"/>
    <w:rsid w:val="006C7D03"/>
    <w:rsid w:val="006C7D96"/>
    <w:rsid w:val="006C7F52"/>
    <w:rsid w:val="006D0182"/>
    <w:rsid w:val="006D08AE"/>
    <w:rsid w:val="006D0A30"/>
    <w:rsid w:val="006D0E64"/>
    <w:rsid w:val="006D1BCA"/>
    <w:rsid w:val="006D3945"/>
    <w:rsid w:val="006D3999"/>
    <w:rsid w:val="006D4311"/>
    <w:rsid w:val="006D516E"/>
    <w:rsid w:val="006D53B5"/>
    <w:rsid w:val="006D669F"/>
    <w:rsid w:val="006D6F89"/>
    <w:rsid w:val="006D7409"/>
    <w:rsid w:val="006D7810"/>
    <w:rsid w:val="006D7B1A"/>
    <w:rsid w:val="006E0114"/>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C2C"/>
    <w:rsid w:val="006F0D1F"/>
    <w:rsid w:val="006F0EB1"/>
    <w:rsid w:val="006F0F10"/>
    <w:rsid w:val="006F159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6B"/>
    <w:rsid w:val="006F6A8D"/>
    <w:rsid w:val="00700960"/>
    <w:rsid w:val="00700AB6"/>
    <w:rsid w:val="00700CD9"/>
    <w:rsid w:val="00701B60"/>
    <w:rsid w:val="00701BF4"/>
    <w:rsid w:val="00701D30"/>
    <w:rsid w:val="00702525"/>
    <w:rsid w:val="00702C53"/>
    <w:rsid w:val="00704106"/>
    <w:rsid w:val="00704A83"/>
    <w:rsid w:val="007050EC"/>
    <w:rsid w:val="007052A2"/>
    <w:rsid w:val="007065B7"/>
    <w:rsid w:val="00706DBB"/>
    <w:rsid w:val="007070E1"/>
    <w:rsid w:val="00707B1E"/>
    <w:rsid w:val="007109BD"/>
    <w:rsid w:val="00710D08"/>
    <w:rsid w:val="007110EB"/>
    <w:rsid w:val="007113AE"/>
    <w:rsid w:val="007113C5"/>
    <w:rsid w:val="007114C7"/>
    <w:rsid w:val="007121E9"/>
    <w:rsid w:val="007122A3"/>
    <w:rsid w:val="007125BA"/>
    <w:rsid w:val="00712BDC"/>
    <w:rsid w:val="00712CC1"/>
    <w:rsid w:val="007136E4"/>
    <w:rsid w:val="00714068"/>
    <w:rsid w:val="00714382"/>
    <w:rsid w:val="00714981"/>
    <w:rsid w:val="00714A05"/>
    <w:rsid w:val="00714DF4"/>
    <w:rsid w:val="007150DA"/>
    <w:rsid w:val="007155A3"/>
    <w:rsid w:val="007157F6"/>
    <w:rsid w:val="00715DCD"/>
    <w:rsid w:val="007167E6"/>
    <w:rsid w:val="0071696E"/>
    <w:rsid w:val="00716C7F"/>
    <w:rsid w:val="007170A3"/>
    <w:rsid w:val="00717156"/>
    <w:rsid w:val="007205B8"/>
    <w:rsid w:val="0072088F"/>
    <w:rsid w:val="007210DE"/>
    <w:rsid w:val="0072131D"/>
    <w:rsid w:val="00721431"/>
    <w:rsid w:val="00721979"/>
    <w:rsid w:val="00721A7C"/>
    <w:rsid w:val="00721E9B"/>
    <w:rsid w:val="0072282A"/>
    <w:rsid w:val="00723EFF"/>
    <w:rsid w:val="007244AA"/>
    <w:rsid w:val="00724A26"/>
    <w:rsid w:val="00725116"/>
    <w:rsid w:val="007251C3"/>
    <w:rsid w:val="007254CC"/>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59A"/>
    <w:rsid w:val="00735712"/>
    <w:rsid w:val="007357F3"/>
    <w:rsid w:val="007358EB"/>
    <w:rsid w:val="00735E8B"/>
    <w:rsid w:val="007362E8"/>
    <w:rsid w:val="00736C6F"/>
    <w:rsid w:val="00736D1C"/>
    <w:rsid w:val="007370EE"/>
    <w:rsid w:val="007402F1"/>
    <w:rsid w:val="00740AD9"/>
    <w:rsid w:val="0074107A"/>
    <w:rsid w:val="007416D2"/>
    <w:rsid w:val="00741C0B"/>
    <w:rsid w:val="0074274A"/>
    <w:rsid w:val="0074307F"/>
    <w:rsid w:val="00743628"/>
    <w:rsid w:val="00743D37"/>
    <w:rsid w:val="0074402B"/>
    <w:rsid w:val="007445CA"/>
    <w:rsid w:val="00744C1F"/>
    <w:rsid w:val="007456A3"/>
    <w:rsid w:val="00745705"/>
    <w:rsid w:val="007465BA"/>
    <w:rsid w:val="00747668"/>
    <w:rsid w:val="007504E2"/>
    <w:rsid w:val="00750FEE"/>
    <w:rsid w:val="00751650"/>
    <w:rsid w:val="00751D8B"/>
    <w:rsid w:val="007524BA"/>
    <w:rsid w:val="007525FD"/>
    <w:rsid w:val="00752C30"/>
    <w:rsid w:val="007534BE"/>
    <w:rsid w:val="007536CD"/>
    <w:rsid w:val="00753964"/>
    <w:rsid w:val="00754179"/>
    <w:rsid w:val="0075428B"/>
    <w:rsid w:val="00755098"/>
    <w:rsid w:val="00755A68"/>
    <w:rsid w:val="00755C20"/>
    <w:rsid w:val="00755DE8"/>
    <w:rsid w:val="00756D34"/>
    <w:rsid w:val="00756E57"/>
    <w:rsid w:val="00756E8E"/>
    <w:rsid w:val="00757E9C"/>
    <w:rsid w:val="00760424"/>
    <w:rsid w:val="00761284"/>
    <w:rsid w:val="00761487"/>
    <w:rsid w:val="00761A53"/>
    <w:rsid w:val="0076206A"/>
    <w:rsid w:val="0076247E"/>
    <w:rsid w:val="00762890"/>
    <w:rsid w:val="00762896"/>
    <w:rsid w:val="0076297B"/>
    <w:rsid w:val="007631C1"/>
    <w:rsid w:val="007637DF"/>
    <w:rsid w:val="00763FC2"/>
    <w:rsid w:val="0076423E"/>
    <w:rsid w:val="0076451B"/>
    <w:rsid w:val="00764FA4"/>
    <w:rsid w:val="007653C1"/>
    <w:rsid w:val="00765572"/>
    <w:rsid w:val="0076610B"/>
    <w:rsid w:val="0076635D"/>
    <w:rsid w:val="0076662C"/>
    <w:rsid w:val="0076678F"/>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64"/>
    <w:rsid w:val="00774BE4"/>
    <w:rsid w:val="00774D03"/>
    <w:rsid w:val="00775200"/>
    <w:rsid w:val="0077568B"/>
    <w:rsid w:val="00775CBF"/>
    <w:rsid w:val="007768AA"/>
    <w:rsid w:val="00776DC6"/>
    <w:rsid w:val="00777681"/>
    <w:rsid w:val="00777880"/>
    <w:rsid w:val="00781085"/>
    <w:rsid w:val="007815D3"/>
    <w:rsid w:val="00781758"/>
    <w:rsid w:val="0078209F"/>
    <w:rsid w:val="007822A7"/>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2D0"/>
    <w:rsid w:val="00791564"/>
    <w:rsid w:val="007917D4"/>
    <w:rsid w:val="00791A4B"/>
    <w:rsid w:val="007925CD"/>
    <w:rsid w:val="0079295D"/>
    <w:rsid w:val="00793017"/>
    <w:rsid w:val="00793F16"/>
    <w:rsid w:val="007940E6"/>
    <w:rsid w:val="00794C2B"/>
    <w:rsid w:val="00795115"/>
    <w:rsid w:val="00795E20"/>
    <w:rsid w:val="00795E8B"/>
    <w:rsid w:val="0079602E"/>
    <w:rsid w:val="007964C8"/>
    <w:rsid w:val="00797130"/>
    <w:rsid w:val="007973AD"/>
    <w:rsid w:val="00797465"/>
    <w:rsid w:val="00797890"/>
    <w:rsid w:val="00797C3B"/>
    <w:rsid w:val="007A02E7"/>
    <w:rsid w:val="007A0AEE"/>
    <w:rsid w:val="007A0F03"/>
    <w:rsid w:val="007A0FE4"/>
    <w:rsid w:val="007A1068"/>
    <w:rsid w:val="007A1117"/>
    <w:rsid w:val="007A12E6"/>
    <w:rsid w:val="007A1613"/>
    <w:rsid w:val="007A277D"/>
    <w:rsid w:val="007A2CB1"/>
    <w:rsid w:val="007A2E2B"/>
    <w:rsid w:val="007A386D"/>
    <w:rsid w:val="007A3EEC"/>
    <w:rsid w:val="007A43CC"/>
    <w:rsid w:val="007A460A"/>
    <w:rsid w:val="007A47D8"/>
    <w:rsid w:val="007A487A"/>
    <w:rsid w:val="007A4A64"/>
    <w:rsid w:val="007A4EA5"/>
    <w:rsid w:val="007A5290"/>
    <w:rsid w:val="007A5E95"/>
    <w:rsid w:val="007A699C"/>
    <w:rsid w:val="007A6E52"/>
    <w:rsid w:val="007A79D6"/>
    <w:rsid w:val="007A79FC"/>
    <w:rsid w:val="007B007A"/>
    <w:rsid w:val="007B0877"/>
    <w:rsid w:val="007B0886"/>
    <w:rsid w:val="007B09BC"/>
    <w:rsid w:val="007B103D"/>
    <w:rsid w:val="007B20D1"/>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66"/>
    <w:rsid w:val="007C02DF"/>
    <w:rsid w:val="007C0303"/>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C72EB"/>
    <w:rsid w:val="007D00A9"/>
    <w:rsid w:val="007D0352"/>
    <w:rsid w:val="007D05AE"/>
    <w:rsid w:val="007D0AE0"/>
    <w:rsid w:val="007D12BA"/>
    <w:rsid w:val="007D1486"/>
    <w:rsid w:val="007D1779"/>
    <w:rsid w:val="007D17BB"/>
    <w:rsid w:val="007D2ED7"/>
    <w:rsid w:val="007D32AE"/>
    <w:rsid w:val="007D35D4"/>
    <w:rsid w:val="007D38AC"/>
    <w:rsid w:val="007D438A"/>
    <w:rsid w:val="007D46A9"/>
    <w:rsid w:val="007D4C6D"/>
    <w:rsid w:val="007D4F7B"/>
    <w:rsid w:val="007D5A11"/>
    <w:rsid w:val="007D5A49"/>
    <w:rsid w:val="007D627E"/>
    <w:rsid w:val="007D6C34"/>
    <w:rsid w:val="007D722C"/>
    <w:rsid w:val="007D7386"/>
    <w:rsid w:val="007D73BA"/>
    <w:rsid w:val="007D786A"/>
    <w:rsid w:val="007D7F1F"/>
    <w:rsid w:val="007E0190"/>
    <w:rsid w:val="007E04DF"/>
    <w:rsid w:val="007E0AB9"/>
    <w:rsid w:val="007E0AC3"/>
    <w:rsid w:val="007E14DC"/>
    <w:rsid w:val="007E15A9"/>
    <w:rsid w:val="007E192F"/>
    <w:rsid w:val="007E1AB8"/>
    <w:rsid w:val="007E2417"/>
    <w:rsid w:val="007E2565"/>
    <w:rsid w:val="007E260D"/>
    <w:rsid w:val="007E32A3"/>
    <w:rsid w:val="007E32C7"/>
    <w:rsid w:val="007E3C40"/>
    <w:rsid w:val="007E425E"/>
    <w:rsid w:val="007E44F9"/>
    <w:rsid w:val="007E460F"/>
    <w:rsid w:val="007E4840"/>
    <w:rsid w:val="007E487B"/>
    <w:rsid w:val="007E53EC"/>
    <w:rsid w:val="007E7D18"/>
    <w:rsid w:val="007F02DE"/>
    <w:rsid w:val="007F0AC8"/>
    <w:rsid w:val="007F0B3F"/>
    <w:rsid w:val="007F0BBB"/>
    <w:rsid w:val="007F1855"/>
    <w:rsid w:val="007F1ECB"/>
    <w:rsid w:val="007F249F"/>
    <w:rsid w:val="007F2BC5"/>
    <w:rsid w:val="007F2C04"/>
    <w:rsid w:val="007F31EB"/>
    <w:rsid w:val="007F39C1"/>
    <w:rsid w:val="007F3BBE"/>
    <w:rsid w:val="007F3BE3"/>
    <w:rsid w:val="007F3CE2"/>
    <w:rsid w:val="007F440A"/>
    <w:rsid w:val="007F47B2"/>
    <w:rsid w:val="007F5E49"/>
    <w:rsid w:val="007F5E5E"/>
    <w:rsid w:val="007F6325"/>
    <w:rsid w:val="007F69BA"/>
    <w:rsid w:val="008006D6"/>
    <w:rsid w:val="008007CD"/>
    <w:rsid w:val="00801062"/>
    <w:rsid w:val="00801150"/>
    <w:rsid w:val="00801318"/>
    <w:rsid w:val="008019D2"/>
    <w:rsid w:val="00801BDC"/>
    <w:rsid w:val="00801CE9"/>
    <w:rsid w:val="008027B7"/>
    <w:rsid w:val="008029D3"/>
    <w:rsid w:val="00802FFF"/>
    <w:rsid w:val="008036D4"/>
    <w:rsid w:val="00803937"/>
    <w:rsid w:val="00803B22"/>
    <w:rsid w:val="008040C0"/>
    <w:rsid w:val="008048C6"/>
    <w:rsid w:val="008054D7"/>
    <w:rsid w:val="00805D68"/>
    <w:rsid w:val="00806493"/>
    <w:rsid w:val="00806528"/>
    <w:rsid w:val="008066F5"/>
    <w:rsid w:val="008067BC"/>
    <w:rsid w:val="008069FD"/>
    <w:rsid w:val="00806F11"/>
    <w:rsid w:val="00806F86"/>
    <w:rsid w:val="00806FA9"/>
    <w:rsid w:val="00807224"/>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4D73"/>
    <w:rsid w:val="00825525"/>
    <w:rsid w:val="008262C7"/>
    <w:rsid w:val="0082661E"/>
    <w:rsid w:val="00826695"/>
    <w:rsid w:val="0082685F"/>
    <w:rsid w:val="00826ACC"/>
    <w:rsid w:val="00826C52"/>
    <w:rsid w:val="00826DEC"/>
    <w:rsid w:val="0082701E"/>
    <w:rsid w:val="008271F1"/>
    <w:rsid w:val="0082732A"/>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3E3"/>
    <w:rsid w:val="00847453"/>
    <w:rsid w:val="0085060C"/>
    <w:rsid w:val="008506C7"/>
    <w:rsid w:val="0085184D"/>
    <w:rsid w:val="00851BF7"/>
    <w:rsid w:val="008520E8"/>
    <w:rsid w:val="00852902"/>
    <w:rsid w:val="00853A2A"/>
    <w:rsid w:val="0085424E"/>
    <w:rsid w:val="008544B2"/>
    <w:rsid w:val="0085452B"/>
    <w:rsid w:val="008549A0"/>
    <w:rsid w:val="00854C9E"/>
    <w:rsid w:val="008555D4"/>
    <w:rsid w:val="0085570D"/>
    <w:rsid w:val="008558CB"/>
    <w:rsid w:val="008560F1"/>
    <w:rsid w:val="0085625A"/>
    <w:rsid w:val="008570F5"/>
    <w:rsid w:val="00857127"/>
    <w:rsid w:val="0085733A"/>
    <w:rsid w:val="00857B7F"/>
    <w:rsid w:val="00857D66"/>
    <w:rsid w:val="0086001C"/>
    <w:rsid w:val="008601F0"/>
    <w:rsid w:val="00860A87"/>
    <w:rsid w:val="00860F1F"/>
    <w:rsid w:val="0086156B"/>
    <w:rsid w:val="00861A1B"/>
    <w:rsid w:val="00861DB9"/>
    <w:rsid w:val="00862350"/>
    <w:rsid w:val="00862FE2"/>
    <w:rsid w:val="00863436"/>
    <w:rsid w:val="0086358D"/>
    <w:rsid w:val="00863A3E"/>
    <w:rsid w:val="00864022"/>
    <w:rsid w:val="00864D99"/>
    <w:rsid w:val="00866398"/>
    <w:rsid w:val="00866516"/>
    <w:rsid w:val="00866672"/>
    <w:rsid w:val="00867271"/>
    <w:rsid w:val="0087024B"/>
    <w:rsid w:val="00870886"/>
    <w:rsid w:val="00870E2C"/>
    <w:rsid w:val="0087111E"/>
    <w:rsid w:val="00871403"/>
    <w:rsid w:val="00871656"/>
    <w:rsid w:val="00871A49"/>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0F0"/>
    <w:rsid w:val="008835A4"/>
    <w:rsid w:val="008837EB"/>
    <w:rsid w:val="00883D2C"/>
    <w:rsid w:val="0088483A"/>
    <w:rsid w:val="00884B63"/>
    <w:rsid w:val="00885439"/>
    <w:rsid w:val="00885480"/>
    <w:rsid w:val="00885C93"/>
    <w:rsid w:val="00885CFF"/>
    <w:rsid w:val="00885DFA"/>
    <w:rsid w:val="00886054"/>
    <w:rsid w:val="00887FA8"/>
    <w:rsid w:val="008901E4"/>
    <w:rsid w:val="0089051C"/>
    <w:rsid w:val="0089186C"/>
    <w:rsid w:val="00892D23"/>
    <w:rsid w:val="008935AB"/>
    <w:rsid w:val="00894122"/>
    <w:rsid w:val="00894A50"/>
    <w:rsid w:val="00894BEF"/>
    <w:rsid w:val="00895E36"/>
    <w:rsid w:val="00895E6D"/>
    <w:rsid w:val="00896227"/>
    <w:rsid w:val="0089628C"/>
    <w:rsid w:val="00896491"/>
    <w:rsid w:val="00896739"/>
    <w:rsid w:val="008968DC"/>
    <w:rsid w:val="00896918"/>
    <w:rsid w:val="00896D3C"/>
    <w:rsid w:val="0089703E"/>
    <w:rsid w:val="00897096"/>
    <w:rsid w:val="008978A4"/>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5B8"/>
    <w:rsid w:val="008B080E"/>
    <w:rsid w:val="008B0B5B"/>
    <w:rsid w:val="008B1371"/>
    <w:rsid w:val="008B191F"/>
    <w:rsid w:val="008B1E12"/>
    <w:rsid w:val="008B20FD"/>
    <w:rsid w:val="008B2281"/>
    <w:rsid w:val="008B2DE0"/>
    <w:rsid w:val="008B3AE6"/>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15"/>
    <w:rsid w:val="008C3DB1"/>
    <w:rsid w:val="008C4B4B"/>
    <w:rsid w:val="008C4C53"/>
    <w:rsid w:val="008C53BE"/>
    <w:rsid w:val="008C56BD"/>
    <w:rsid w:val="008C789E"/>
    <w:rsid w:val="008C7E2E"/>
    <w:rsid w:val="008D0864"/>
    <w:rsid w:val="008D0E38"/>
    <w:rsid w:val="008D17B4"/>
    <w:rsid w:val="008D1E56"/>
    <w:rsid w:val="008D2A0D"/>
    <w:rsid w:val="008D3053"/>
    <w:rsid w:val="008D3272"/>
    <w:rsid w:val="008D3DD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1F1F"/>
    <w:rsid w:val="008E21BA"/>
    <w:rsid w:val="008E27DF"/>
    <w:rsid w:val="008E2D2C"/>
    <w:rsid w:val="008E2F46"/>
    <w:rsid w:val="008E3007"/>
    <w:rsid w:val="008E34DE"/>
    <w:rsid w:val="008E3D02"/>
    <w:rsid w:val="008E4B6F"/>
    <w:rsid w:val="008E521C"/>
    <w:rsid w:val="008E5550"/>
    <w:rsid w:val="008E56BA"/>
    <w:rsid w:val="008E5A03"/>
    <w:rsid w:val="008E5B35"/>
    <w:rsid w:val="008E6A62"/>
    <w:rsid w:val="008E6D08"/>
    <w:rsid w:val="008E74E5"/>
    <w:rsid w:val="008E7784"/>
    <w:rsid w:val="008E7848"/>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214"/>
    <w:rsid w:val="0090067C"/>
    <w:rsid w:val="00900C6E"/>
    <w:rsid w:val="00901624"/>
    <w:rsid w:val="00902212"/>
    <w:rsid w:val="009024F8"/>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BB6"/>
    <w:rsid w:val="00910C6D"/>
    <w:rsid w:val="00911055"/>
    <w:rsid w:val="00911421"/>
    <w:rsid w:val="00911559"/>
    <w:rsid w:val="00911CD6"/>
    <w:rsid w:val="00911E0D"/>
    <w:rsid w:val="00912807"/>
    <w:rsid w:val="00912DD1"/>
    <w:rsid w:val="009131EE"/>
    <w:rsid w:val="00913B04"/>
    <w:rsid w:val="00913BDD"/>
    <w:rsid w:val="00913D4D"/>
    <w:rsid w:val="00915528"/>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4FFC"/>
    <w:rsid w:val="009250D0"/>
    <w:rsid w:val="00925192"/>
    <w:rsid w:val="009259E6"/>
    <w:rsid w:val="00925DE2"/>
    <w:rsid w:val="00926187"/>
    <w:rsid w:val="00926483"/>
    <w:rsid w:val="00926DBA"/>
    <w:rsid w:val="00927186"/>
    <w:rsid w:val="009308B0"/>
    <w:rsid w:val="00930DCF"/>
    <w:rsid w:val="00931141"/>
    <w:rsid w:val="009312F2"/>
    <w:rsid w:val="00931573"/>
    <w:rsid w:val="00931A76"/>
    <w:rsid w:val="00931E76"/>
    <w:rsid w:val="00931FC0"/>
    <w:rsid w:val="00932001"/>
    <w:rsid w:val="00932D35"/>
    <w:rsid w:val="009332BE"/>
    <w:rsid w:val="00933A0E"/>
    <w:rsid w:val="00933EA7"/>
    <w:rsid w:val="009340E0"/>
    <w:rsid w:val="009341B7"/>
    <w:rsid w:val="009345F6"/>
    <w:rsid w:val="0093648E"/>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593"/>
    <w:rsid w:val="00946CD9"/>
    <w:rsid w:val="00947140"/>
    <w:rsid w:val="009471B9"/>
    <w:rsid w:val="009475E5"/>
    <w:rsid w:val="0094767C"/>
    <w:rsid w:val="009479D2"/>
    <w:rsid w:val="00947E95"/>
    <w:rsid w:val="00947FD9"/>
    <w:rsid w:val="00950212"/>
    <w:rsid w:val="00950825"/>
    <w:rsid w:val="00950F71"/>
    <w:rsid w:val="00950F82"/>
    <w:rsid w:val="0095132C"/>
    <w:rsid w:val="00951653"/>
    <w:rsid w:val="009522A8"/>
    <w:rsid w:val="00952AC1"/>
    <w:rsid w:val="00953DCC"/>
    <w:rsid w:val="00954157"/>
    <w:rsid w:val="0095434D"/>
    <w:rsid w:val="0095509D"/>
    <w:rsid w:val="00955776"/>
    <w:rsid w:val="00955C3D"/>
    <w:rsid w:val="00955C6B"/>
    <w:rsid w:val="00955D24"/>
    <w:rsid w:val="00955DA3"/>
    <w:rsid w:val="0095646A"/>
    <w:rsid w:val="009570DF"/>
    <w:rsid w:val="00957602"/>
    <w:rsid w:val="00957730"/>
    <w:rsid w:val="00957CFD"/>
    <w:rsid w:val="00957D2E"/>
    <w:rsid w:val="00957D57"/>
    <w:rsid w:val="00957E6F"/>
    <w:rsid w:val="009601B8"/>
    <w:rsid w:val="0096056A"/>
    <w:rsid w:val="0096083B"/>
    <w:rsid w:val="00961311"/>
    <w:rsid w:val="00962828"/>
    <w:rsid w:val="00962B45"/>
    <w:rsid w:val="00962C11"/>
    <w:rsid w:val="00962EAE"/>
    <w:rsid w:val="0096301A"/>
    <w:rsid w:val="00963316"/>
    <w:rsid w:val="009636F5"/>
    <w:rsid w:val="00963F1B"/>
    <w:rsid w:val="009642CA"/>
    <w:rsid w:val="00964981"/>
    <w:rsid w:val="0096695B"/>
    <w:rsid w:val="00967295"/>
    <w:rsid w:val="009673B5"/>
    <w:rsid w:val="00967702"/>
    <w:rsid w:val="009706B5"/>
    <w:rsid w:val="00970A7C"/>
    <w:rsid w:val="00970DCD"/>
    <w:rsid w:val="009710BB"/>
    <w:rsid w:val="009711DA"/>
    <w:rsid w:val="00971527"/>
    <w:rsid w:val="009715AD"/>
    <w:rsid w:val="0097246A"/>
    <w:rsid w:val="0097255A"/>
    <w:rsid w:val="00972598"/>
    <w:rsid w:val="00973033"/>
    <w:rsid w:val="009737DD"/>
    <w:rsid w:val="0097380E"/>
    <w:rsid w:val="00973C65"/>
    <w:rsid w:val="00973D0C"/>
    <w:rsid w:val="009740BE"/>
    <w:rsid w:val="009746CF"/>
    <w:rsid w:val="00974C83"/>
    <w:rsid w:val="00974D45"/>
    <w:rsid w:val="00975937"/>
    <w:rsid w:val="009768AE"/>
    <w:rsid w:val="00976B6A"/>
    <w:rsid w:val="009771E3"/>
    <w:rsid w:val="00980459"/>
    <w:rsid w:val="00980625"/>
    <w:rsid w:val="009816EF"/>
    <w:rsid w:val="00982C1A"/>
    <w:rsid w:val="0098358F"/>
    <w:rsid w:val="00983C0E"/>
    <w:rsid w:val="00983F05"/>
    <w:rsid w:val="00983F42"/>
    <w:rsid w:val="00983F47"/>
    <w:rsid w:val="00984269"/>
    <w:rsid w:val="009842DF"/>
    <w:rsid w:val="009849C3"/>
    <w:rsid w:val="009851D9"/>
    <w:rsid w:val="00985797"/>
    <w:rsid w:val="00985AAF"/>
    <w:rsid w:val="00986177"/>
    <w:rsid w:val="00986743"/>
    <w:rsid w:val="009868EA"/>
    <w:rsid w:val="009871D6"/>
    <w:rsid w:val="0098725E"/>
    <w:rsid w:val="009879F2"/>
    <w:rsid w:val="009904B1"/>
    <w:rsid w:val="00991D3F"/>
    <w:rsid w:val="00991EAE"/>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34C"/>
    <w:rsid w:val="009C3699"/>
    <w:rsid w:val="009C37E6"/>
    <w:rsid w:val="009C42E6"/>
    <w:rsid w:val="009C523D"/>
    <w:rsid w:val="009C597E"/>
    <w:rsid w:val="009C6971"/>
    <w:rsid w:val="009C6D80"/>
    <w:rsid w:val="009C734E"/>
    <w:rsid w:val="009C7593"/>
    <w:rsid w:val="009C7678"/>
    <w:rsid w:val="009C7860"/>
    <w:rsid w:val="009D0AA1"/>
    <w:rsid w:val="009D0ED7"/>
    <w:rsid w:val="009D10E4"/>
    <w:rsid w:val="009D1827"/>
    <w:rsid w:val="009D2190"/>
    <w:rsid w:val="009D2317"/>
    <w:rsid w:val="009D281D"/>
    <w:rsid w:val="009D3EDB"/>
    <w:rsid w:val="009D4A7E"/>
    <w:rsid w:val="009D4B96"/>
    <w:rsid w:val="009D4D61"/>
    <w:rsid w:val="009D57B5"/>
    <w:rsid w:val="009D61A4"/>
    <w:rsid w:val="009D6538"/>
    <w:rsid w:val="009D6666"/>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02D"/>
    <w:rsid w:val="009E517F"/>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1C5A"/>
    <w:rsid w:val="009F25D0"/>
    <w:rsid w:val="009F2857"/>
    <w:rsid w:val="009F4049"/>
    <w:rsid w:val="009F5925"/>
    <w:rsid w:val="009F68A4"/>
    <w:rsid w:val="009F737C"/>
    <w:rsid w:val="00A00081"/>
    <w:rsid w:val="00A008A7"/>
    <w:rsid w:val="00A009EB"/>
    <w:rsid w:val="00A017AD"/>
    <w:rsid w:val="00A02D38"/>
    <w:rsid w:val="00A02DDD"/>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8C9"/>
    <w:rsid w:val="00A21AF4"/>
    <w:rsid w:val="00A21C31"/>
    <w:rsid w:val="00A21DCB"/>
    <w:rsid w:val="00A21F09"/>
    <w:rsid w:val="00A2370D"/>
    <w:rsid w:val="00A23789"/>
    <w:rsid w:val="00A23B49"/>
    <w:rsid w:val="00A23F5F"/>
    <w:rsid w:val="00A23FBF"/>
    <w:rsid w:val="00A2507A"/>
    <w:rsid w:val="00A251D4"/>
    <w:rsid w:val="00A26017"/>
    <w:rsid w:val="00A265AA"/>
    <w:rsid w:val="00A267A2"/>
    <w:rsid w:val="00A2687D"/>
    <w:rsid w:val="00A26987"/>
    <w:rsid w:val="00A26E14"/>
    <w:rsid w:val="00A270AA"/>
    <w:rsid w:val="00A27D2D"/>
    <w:rsid w:val="00A30D97"/>
    <w:rsid w:val="00A3259F"/>
    <w:rsid w:val="00A32B61"/>
    <w:rsid w:val="00A32BD5"/>
    <w:rsid w:val="00A32DC8"/>
    <w:rsid w:val="00A332DD"/>
    <w:rsid w:val="00A343EE"/>
    <w:rsid w:val="00A35C63"/>
    <w:rsid w:val="00A35CB5"/>
    <w:rsid w:val="00A35E1A"/>
    <w:rsid w:val="00A3637D"/>
    <w:rsid w:val="00A36413"/>
    <w:rsid w:val="00A3642B"/>
    <w:rsid w:val="00A37213"/>
    <w:rsid w:val="00A374AE"/>
    <w:rsid w:val="00A379CF"/>
    <w:rsid w:val="00A37D4F"/>
    <w:rsid w:val="00A37E1A"/>
    <w:rsid w:val="00A37E7B"/>
    <w:rsid w:val="00A407ED"/>
    <w:rsid w:val="00A40CA2"/>
    <w:rsid w:val="00A40DAC"/>
    <w:rsid w:val="00A40E2D"/>
    <w:rsid w:val="00A41F27"/>
    <w:rsid w:val="00A423E9"/>
    <w:rsid w:val="00A42577"/>
    <w:rsid w:val="00A42F08"/>
    <w:rsid w:val="00A4309F"/>
    <w:rsid w:val="00A430F0"/>
    <w:rsid w:val="00A43378"/>
    <w:rsid w:val="00A43B37"/>
    <w:rsid w:val="00A43C36"/>
    <w:rsid w:val="00A447D8"/>
    <w:rsid w:val="00A450A6"/>
    <w:rsid w:val="00A4521E"/>
    <w:rsid w:val="00A45A41"/>
    <w:rsid w:val="00A46366"/>
    <w:rsid w:val="00A46724"/>
    <w:rsid w:val="00A46EC5"/>
    <w:rsid w:val="00A46FC2"/>
    <w:rsid w:val="00A47F18"/>
    <w:rsid w:val="00A5071C"/>
    <w:rsid w:val="00A50A0C"/>
    <w:rsid w:val="00A51167"/>
    <w:rsid w:val="00A511AD"/>
    <w:rsid w:val="00A51C88"/>
    <w:rsid w:val="00A51E55"/>
    <w:rsid w:val="00A5292A"/>
    <w:rsid w:val="00A532CB"/>
    <w:rsid w:val="00A53415"/>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05D"/>
    <w:rsid w:val="00A569CF"/>
    <w:rsid w:val="00A573E4"/>
    <w:rsid w:val="00A60132"/>
    <w:rsid w:val="00A60382"/>
    <w:rsid w:val="00A60455"/>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1B"/>
    <w:rsid w:val="00A66C33"/>
    <w:rsid w:val="00A6710B"/>
    <w:rsid w:val="00A672A2"/>
    <w:rsid w:val="00A672F0"/>
    <w:rsid w:val="00A707EA"/>
    <w:rsid w:val="00A70CF9"/>
    <w:rsid w:val="00A71451"/>
    <w:rsid w:val="00A71652"/>
    <w:rsid w:val="00A7168C"/>
    <w:rsid w:val="00A71CA3"/>
    <w:rsid w:val="00A71FC8"/>
    <w:rsid w:val="00A7213B"/>
    <w:rsid w:val="00A73F80"/>
    <w:rsid w:val="00A73F8E"/>
    <w:rsid w:val="00A74196"/>
    <w:rsid w:val="00A74252"/>
    <w:rsid w:val="00A742CB"/>
    <w:rsid w:val="00A74735"/>
    <w:rsid w:val="00A747DF"/>
    <w:rsid w:val="00A7506F"/>
    <w:rsid w:val="00A75445"/>
    <w:rsid w:val="00A75888"/>
    <w:rsid w:val="00A75E41"/>
    <w:rsid w:val="00A7658D"/>
    <w:rsid w:val="00A766E3"/>
    <w:rsid w:val="00A76BBB"/>
    <w:rsid w:val="00A76EAC"/>
    <w:rsid w:val="00A7769C"/>
    <w:rsid w:val="00A80E9B"/>
    <w:rsid w:val="00A81688"/>
    <w:rsid w:val="00A82896"/>
    <w:rsid w:val="00A83B82"/>
    <w:rsid w:val="00A83DF3"/>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85B"/>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DDB"/>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1D"/>
    <w:rsid w:val="00AB04A2"/>
    <w:rsid w:val="00AB1A48"/>
    <w:rsid w:val="00AB31CA"/>
    <w:rsid w:val="00AB3D26"/>
    <w:rsid w:val="00AB4318"/>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113"/>
    <w:rsid w:val="00AC32D0"/>
    <w:rsid w:val="00AC3991"/>
    <w:rsid w:val="00AC433A"/>
    <w:rsid w:val="00AC49CD"/>
    <w:rsid w:val="00AC4A04"/>
    <w:rsid w:val="00AC55E9"/>
    <w:rsid w:val="00AC5600"/>
    <w:rsid w:val="00AC5BC5"/>
    <w:rsid w:val="00AC5C52"/>
    <w:rsid w:val="00AC5CD8"/>
    <w:rsid w:val="00AC5E60"/>
    <w:rsid w:val="00AC606F"/>
    <w:rsid w:val="00AC6E8D"/>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03"/>
    <w:rsid w:val="00AD4FDA"/>
    <w:rsid w:val="00AD5CB8"/>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CAD"/>
    <w:rsid w:val="00AF1D8A"/>
    <w:rsid w:val="00AF2AAF"/>
    <w:rsid w:val="00AF2FBA"/>
    <w:rsid w:val="00AF304D"/>
    <w:rsid w:val="00AF3139"/>
    <w:rsid w:val="00AF370A"/>
    <w:rsid w:val="00AF3720"/>
    <w:rsid w:val="00AF3FB6"/>
    <w:rsid w:val="00AF4557"/>
    <w:rsid w:val="00AF610C"/>
    <w:rsid w:val="00AF6FA9"/>
    <w:rsid w:val="00B007F4"/>
    <w:rsid w:val="00B00884"/>
    <w:rsid w:val="00B01692"/>
    <w:rsid w:val="00B02280"/>
    <w:rsid w:val="00B02D9C"/>
    <w:rsid w:val="00B02D9E"/>
    <w:rsid w:val="00B0307A"/>
    <w:rsid w:val="00B030CB"/>
    <w:rsid w:val="00B0340F"/>
    <w:rsid w:val="00B03878"/>
    <w:rsid w:val="00B04509"/>
    <w:rsid w:val="00B05341"/>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7D"/>
    <w:rsid w:val="00B230C1"/>
    <w:rsid w:val="00B237CE"/>
    <w:rsid w:val="00B253E7"/>
    <w:rsid w:val="00B2556B"/>
    <w:rsid w:val="00B256EF"/>
    <w:rsid w:val="00B259B0"/>
    <w:rsid w:val="00B26D04"/>
    <w:rsid w:val="00B27401"/>
    <w:rsid w:val="00B27940"/>
    <w:rsid w:val="00B308DE"/>
    <w:rsid w:val="00B30C0B"/>
    <w:rsid w:val="00B31B14"/>
    <w:rsid w:val="00B31CF1"/>
    <w:rsid w:val="00B32116"/>
    <w:rsid w:val="00B323C7"/>
    <w:rsid w:val="00B3249A"/>
    <w:rsid w:val="00B3277E"/>
    <w:rsid w:val="00B32AB9"/>
    <w:rsid w:val="00B32FA0"/>
    <w:rsid w:val="00B33AA4"/>
    <w:rsid w:val="00B33CF9"/>
    <w:rsid w:val="00B33D24"/>
    <w:rsid w:val="00B33DD1"/>
    <w:rsid w:val="00B347CF"/>
    <w:rsid w:val="00B34F17"/>
    <w:rsid w:val="00B35AC3"/>
    <w:rsid w:val="00B35D04"/>
    <w:rsid w:val="00B36410"/>
    <w:rsid w:val="00B36598"/>
    <w:rsid w:val="00B406C0"/>
    <w:rsid w:val="00B4094C"/>
    <w:rsid w:val="00B4168E"/>
    <w:rsid w:val="00B41CFD"/>
    <w:rsid w:val="00B424CC"/>
    <w:rsid w:val="00B42721"/>
    <w:rsid w:val="00B42B4E"/>
    <w:rsid w:val="00B42DD2"/>
    <w:rsid w:val="00B436DA"/>
    <w:rsid w:val="00B43911"/>
    <w:rsid w:val="00B43B08"/>
    <w:rsid w:val="00B4408D"/>
    <w:rsid w:val="00B44E44"/>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4DC7"/>
    <w:rsid w:val="00B55153"/>
    <w:rsid w:val="00B5749C"/>
    <w:rsid w:val="00B57A45"/>
    <w:rsid w:val="00B57C25"/>
    <w:rsid w:val="00B60057"/>
    <w:rsid w:val="00B600AC"/>
    <w:rsid w:val="00B60A77"/>
    <w:rsid w:val="00B61302"/>
    <w:rsid w:val="00B61F9D"/>
    <w:rsid w:val="00B62E85"/>
    <w:rsid w:val="00B63DEC"/>
    <w:rsid w:val="00B64047"/>
    <w:rsid w:val="00B64642"/>
    <w:rsid w:val="00B65460"/>
    <w:rsid w:val="00B65B13"/>
    <w:rsid w:val="00B65E46"/>
    <w:rsid w:val="00B66DA8"/>
    <w:rsid w:val="00B704D0"/>
    <w:rsid w:val="00B70748"/>
    <w:rsid w:val="00B7074B"/>
    <w:rsid w:val="00B70EC8"/>
    <w:rsid w:val="00B7141E"/>
    <w:rsid w:val="00B7162C"/>
    <w:rsid w:val="00B71728"/>
    <w:rsid w:val="00B71786"/>
    <w:rsid w:val="00B71AFF"/>
    <w:rsid w:val="00B71D2E"/>
    <w:rsid w:val="00B71E86"/>
    <w:rsid w:val="00B724AF"/>
    <w:rsid w:val="00B7298C"/>
    <w:rsid w:val="00B72D64"/>
    <w:rsid w:val="00B73AB5"/>
    <w:rsid w:val="00B7438C"/>
    <w:rsid w:val="00B7491B"/>
    <w:rsid w:val="00B74FC7"/>
    <w:rsid w:val="00B75004"/>
    <w:rsid w:val="00B75B41"/>
    <w:rsid w:val="00B763F6"/>
    <w:rsid w:val="00B76413"/>
    <w:rsid w:val="00B76D98"/>
    <w:rsid w:val="00B77263"/>
    <w:rsid w:val="00B77510"/>
    <w:rsid w:val="00B77A82"/>
    <w:rsid w:val="00B8050D"/>
    <w:rsid w:val="00B8092D"/>
    <w:rsid w:val="00B80990"/>
    <w:rsid w:val="00B80F98"/>
    <w:rsid w:val="00B816FC"/>
    <w:rsid w:val="00B81AB9"/>
    <w:rsid w:val="00B825C7"/>
    <w:rsid w:val="00B82AF4"/>
    <w:rsid w:val="00B82BA7"/>
    <w:rsid w:val="00B82D83"/>
    <w:rsid w:val="00B83136"/>
    <w:rsid w:val="00B83154"/>
    <w:rsid w:val="00B83429"/>
    <w:rsid w:val="00B83769"/>
    <w:rsid w:val="00B837FF"/>
    <w:rsid w:val="00B83C3E"/>
    <w:rsid w:val="00B83C5D"/>
    <w:rsid w:val="00B83FD2"/>
    <w:rsid w:val="00B84670"/>
    <w:rsid w:val="00B84E13"/>
    <w:rsid w:val="00B8575E"/>
    <w:rsid w:val="00B857B5"/>
    <w:rsid w:val="00B865C6"/>
    <w:rsid w:val="00B865E8"/>
    <w:rsid w:val="00B86BA3"/>
    <w:rsid w:val="00B874B7"/>
    <w:rsid w:val="00B87C5E"/>
    <w:rsid w:val="00B87D0E"/>
    <w:rsid w:val="00B87DAE"/>
    <w:rsid w:val="00B901B1"/>
    <w:rsid w:val="00B90483"/>
    <w:rsid w:val="00B90AA8"/>
    <w:rsid w:val="00B915B3"/>
    <w:rsid w:val="00B917C5"/>
    <w:rsid w:val="00B91EB7"/>
    <w:rsid w:val="00B92154"/>
    <w:rsid w:val="00B926B8"/>
    <w:rsid w:val="00B929D6"/>
    <w:rsid w:val="00B92B90"/>
    <w:rsid w:val="00B92BAC"/>
    <w:rsid w:val="00B9335F"/>
    <w:rsid w:val="00B94B3D"/>
    <w:rsid w:val="00B951DD"/>
    <w:rsid w:val="00B95988"/>
    <w:rsid w:val="00B969B7"/>
    <w:rsid w:val="00B96A54"/>
    <w:rsid w:val="00B96DAC"/>
    <w:rsid w:val="00B971A8"/>
    <w:rsid w:val="00B978C6"/>
    <w:rsid w:val="00B97B7E"/>
    <w:rsid w:val="00B97B91"/>
    <w:rsid w:val="00BA07AB"/>
    <w:rsid w:val="00BA0B68"/>
    <w:rsid w:val="00BA0F6E"/>
    <w:rsid w:val="00BA1245"/>
    <w:rsid w:val="00BA1979"/>
    <w:rsid w:val="00BA3101"/>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4CF"/>
    <w:rsid w:val="00BC667B"/>
    <w:rsid w:val="00BC6948"/>
    <w:rsid w:val="00BC6C9B"/>
    <w:rsid w:val="00BC7242"/>
    <w:rsid w:val="00BC74E6"/>
    <w:rsid w:val="00BC77DA"/>
    <w:rsid w:val="00BC7F00"/>
    <w:rsid w:val="00BD00F4"/>
    <w:rsid w:val="00BD0C9C"/>
    <w:rsid w:val="00BD1197"/>
    <w:rsid w:val="00BD1817"/>
    <w:rsid w:val="00BD1E6F"/>
    <w:rsid w:val="00BD2C3C"/>
    <w:rsid w:val="00BD31BE"/>
    <w:rsid w:val="00BD31E0"/>
    <w:rsid w:val="00BD37AB"/>
    <w:rsid w:val="00BD3C7F"/>
    <w:rsid w:val="00BD4491"/>
    <w:rsid w:val="00BD49DC"/>
    <w:rsid w:val="00BD4DAC"/>
    <w:rsid w:val="00BD5AD7"/>
    <w:rsid w:val="00BD5C3C"/>
    <w:rsid w:val="00BD62F3"/>
    <w:rsid w:val="00BD6839"/>
    <w:rsid w:val="00BD6C75"/>
    <w:rsid w:val="00BD7888"/>
    <w:rsid w:val="00BE03D6"/>
    <w:rsid w:val="00BE081A"/>
    <w:rsid w:val="00BE0C2B"/>
    <w:rsid w:val="00BE1101"/>
    <w:rsid w:val="00BE1B06"/>
    <w:rsid w:val="00BE26E8"/>
    <w:rsid w:val="00BE2859"/>
    <w:rsid w:val="00BE2F9F"/>
    <w:rsid w:val="00BE454B"/>
    <w:rsid w:val="00BE4AEE"/>
    <w:rsid w:val="00BE4EC8"/>
    <w:rsid w:val="00BE5C1E"/>
    <w:rsid w:val="00BE64A0"/>
    <w:rsid w:val="00BE6DE9"/>
    <w:rsid w:val="00BE703B"/>
    <w:rsid w:val="00BF03B6"/>
    <w:rsid w:val="00BF0CA1"/>
    <w:rsid w:val="00BF140D"/>
    <w:rsid w:val="00BF2130"/>
    <w:rsid w:val="00BF2B7D"/>
    <w:rsid w:val="00BF4225"/>
    <w:rsid w:val="00BF42DB"/>
    <w:rsid w:val="00BF509F"/>
    <w:rsid w:val="00BF556F"/>
    <w:rsid w:val="00BF58B4"/>
    <w:rsid w:val="00BF6968"/>
    <w:rsid w:val="00BF76BA"/>
    <w:rsid w:val="00BF7956"/>
    <w:rsid w:val="00C0041C"/>
    <w:rsid w:val="00C0056C"/>
    <w:rsid w:val="00C01802"/>
    <w:rsid w:val="00C020CE"/>
    <w:rsid w:val="00C030D9"/>
    <w:rsid w:val="00C0347C"/>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2D3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BFD"/>
    <w:rsid w:val="00C17DBC"/>
    <w:rsid w:val="00C17E78"/>
    <w:rsid w:val="00C21B81"/>
    <w:rsid w:val="00C21DD7"/>
    <w:rsid w:val="00C21FA8"/>
    <w:rsid w:val="00C222BD"/>
    <w:rsid w:val="00C22D3E"/>
    <w:rsid w:val="00C23A86"/>
    <w:rsid w:val="00C23DE0"/>
    <w:rsid w:val="00C24238"/>
    <w:rsid w:val="00C25171"/>
    <w:rsid w:val="00C25736"/>
    <w:rsid w:val="00C25A1A"/>
    <w:rsid w:val="00C25BCD"/>
    <w:rsid w:val="00C25D69"/>
    <w:rsid w:val="00C2635E"/>
    <w:rsid w:val="00C27326"/>
    <w:rsid w:val="00C27398"/>
    <w:rsid w:val="00C27E8B"/>
    <w:rsid w:val="00C27F3B"/>
    <w:rsid w:val="00C30887"/>
    <w:rsid w:val="00C314E1"/>
    <w:rsid w:val="00C3288A"/>
    <w:rsid w:val="00C3294A"/>
    <w:rsid w:val="00C33AAC"/>
    <w:rsid w:val="00C33C09"/>
    <w:rsid w:val="00C33CB5"/>
    <w:rsid w:val="00C33FBB"/>
    <w:rsid w:val="00C34106"/>
    <w:rsid w:val="00C3497F"/>
    <w:rsid w:val="00C34E41"/>
    <w:rsid w:val="00C35177"/>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01CA"/>
    <w:rsid w:val="00C51C62"/>
    <w:rsid w:val="00C52064"/>
    <w:rsid w:val="00C52777"/>
    <w:rsid w:val="00C52DC4"/>
    <w:rsid w:val="00C52E8B"/>
    <w:rsid w:val="00C530C4"/>
    <w:rsid w:val="00C53D2C"/>
    <w:rsid w:val="00C540FE"/>
    <w:rsid w:val="00C549AD"/>
    <w:rsid w:val="00C54AAD"/>
    <w:rsid w:val="00C54CE3"/>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5F92"/>
    <w:rsid w:val="00C664F1"/>
    <w:rsid w:val="00C674FA"/>
    <w:rsid w:val="00C675D9"/>
    <w:rsid w:val="00C67B6F"/>
    <w:rsid w:val="00C708AB"/>
    <w:rsid w:val="00C70C2A"/>
    <w:rsid w:val="00C70DE2"/>
    <w:rsid w:val="00C71854"/>
    <w:rsid w:val="00C72A48"/>
    <w:rsid w:val="00C72CCA"/>
    <w:rsid w:val="00C72F4A"/>
    <w:rsid w:val="00C73028"/>
    <w:rsid w:val="00C73ED4"/>
    <w:rsid w:val="00C73FDF"/>
    <w:rsid w:val="00C743E9"/>
    <w:rsid w:val="00C745F8"/>
    <w:rsid w:val="00C74CEB"/>
    <w:rsid w:val="00C74E19"/>
    <w:rsid w:val="00C76694"/>
    <w:rsid w:val="00C77E90"/>
    <w:rsid w:val="00C807DB"/>
    <w:rsid w:val="00C80AD2"/>
    <w:rsid w:val="00C80B2B"/>
    <w:rsid w:val="00C82080"/>
    <w:rsid w:val="00C821F1"/>
    <w:rsid w:val="00C8262B"/>
    <w:rsid w:val="00C826B0"/>
    <w:rsid w:val="00C82B7E"/>
    <w:rsid w:val="00C830BF"/>
    <w:rsid w:val="00C832A5"/>
    <w:rsid w:val="00C83713"/>
    <w:rsid w:val="00C83AFF"/>
    <w:rsid w:val="00C842C2"/>
    <w:rsid w:val="00C84C89"/>
    <w:rsid w:val="00C84E68"/>
    <w:rsid w:val="00C855FF"/>
    <w:rsid w:val="00C85706"/>
    <w:rsid w:val="00C85B4E"/>
    <w:rsid w:val="00C85C2C"/>
    <w:rsid w:val="00C8607F"/>
    <w:rsid w:val="00C863EF"/>
    <w:rsid w:val="00C86845"/>
    <w:rsid w:val="00C86E24"/>
    <w:rsid w:val="00C8726B"/>
    <w:rsid w:val="00C9017B"/>
    <w:rsid w:val="00C90D48"/>
    <w:rsid w:val="00C9165A"/>
    <w:rsid w:val="00C92353"/>
    <w:rsid w:val="00C928BD"/>
    <w:rsid w:val="00C92C9A"/>
    <w:rsid w:val="00C93068"/>
    <w:rsid w:val="00C9366E"/>
    <w:rsid w:val="00C936FD"/>
    <w:rsid w:val="00C93B96"/>
    <w:rsid w:val="00C94241"/>
    <w:rsid w:val="00C94242"/>
    <w:rsid w:val="00C94A21"/>
    <w:rsid w:val="00C955B7"/>
    <w:rsid w:val="00C95CDD"/>
    <w:rsid w:val="00C96036"/>
    <w:rsid w:val="00C965DA"/>
    <w:rsid w:val="00C97473"/>
    <w:rsid w:val="00C97ED2"/>
    <w:rsid w:val="00CA003A"/>
    <w:rsid w:val="00CA0200"/>
    <w:rsid w:val="00CA03C9"/>
    <w:rsid w:val="00CA0B7B"/>
    <w:rsid w:val="00CA0BD0"/>
    <w:rsid w:val="00CA1FF5"/>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883"/>
    <w:rsid w:val="00CB5897"/>
    <w:rsid w:val="00CB59B6"/>
    <w:rsid w:val="00CB59D8"/>
    <w:rsid w:val="00CB5D4C"/>
    <w:rsid w:val="00CB6544"/>
    <w:rsid w:val="00CC0435"/>
    <w:rsid w:val="00CC0620"/>
    <w:rsid w:val="00CC0A82"/>
    <w:rsid w:val="00CC0AAD"/>
    <w:rsid w:val="00CC103C"/>
    <w:rsid w:val="00CC271E"/>
    <w:rsid w:val="00CC29B9"/>
    <w:rsid w:val="00CC3169"/>
    <w:rsid w:val="00CC449F"/>
    <w:rsid w:val="00CC4561"/>
    <w:rsid w:val="00CC484F"/>
    <w:rsid w:val="00CC48BE"/>
    <w:rsid w:val="00CC4A6E"/>
    <w:rsid w:val="00CC4B01"/>
    <w:rsid w:val="00CC559C"/>
    <w:rsid w:val="00CC565C"/>
    <w:rsid w:val="00CC5AAE"/>
    <w:rsid w:val="00CC5D1B"/>
    <w:rsid w:val="00CC654B"/>
    <w:rsid w:val="00CC746D"/>
    <w:rsid w:val="00CC7677"/>
    <w:rsid w:val="00CC76E1"/>
    <w:rsid w:val="00CC78AE"/>
    <w:rsid w:val="00CD0079"/>
    <w:rsid w:val="00CD0F74"/>
    <w:rsid w:val="00CD106E"/>
    <w:rsid w:val="00CD218E"/>
    <w:rsid w:val="00CD25D0"/>
    <w:rsid w:val="00CD28EB"/>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6B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41"/>
    <w:rsid w:val="00CF215A"/>
    <w:rsid w:val="00CF22C0"/>
    <w:rsid w:val="00CF2709"/>
    <w:rsid w:val="00CF30D5"/>
    <w:rsid w:val="00CF31FD"/>
    <w:rsid w:val="00CF3459"/>
    <w:rsid w:val="00CF34BC"/>
    <w:rsid w:val="00CF35A1"/>
    <w:rsid w:val="00CF373E"/>
    <w:rsid w:val="00CF3853"/>
    <w:rsid w:val="00CF3C3A"/>
    <w:rsid w:val="00CF3D58"/>
    <w:rsid w:val="00CF3D7A"/>
    <w:rsid w:val="00CF470B"/>
    <w:rsid w:val="00CF4D15"/>
    <w:rsid w:val="00CF500A"/>
    <w:rsid w:val="00CF5DAE"/>
    <w:rsid w:val="00CF5EB3"/>
    <w:rsid w:val="00CF5EEB"/>
    <w:rsid w:val="00CF651B"/>
    <w:rsid w:val="00CF7073"/>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582"/>
    <w:rsid w:val="00D10A4D"/>
    <w:rsid w:val="00D10A90"/>
    <w:rsid w:val="00D10C61"/>
    <w:rsid w:val="00D11220"/>
    <w:rsid w:val="00D12361"/>
    <w:rsid w:val="00D12A7B"/>
    <w:rsid w:val="00D12DD3"/>
    <w:rsid w:val="00D12EA6"/>
    <w:rsid w:val="00D12EC8"/>
    <w:rsid w:val="00D1349E"/>
    <w:rsid w:val="00D13F25"/>
    <w:rsid w:val="00D16748"/>
    <w:rsid w:val="00D16FA6"/>
    <w:rsid w:val="00D174D2"/>
    <w:rsid w:val="00D2062E"/>
    <w:rsid w:val="00D20AC0"/>
    <w:rsid w:val="00D21F67"/>
    <w:rsid w:val="00D221D7"/>
    <w:rsid w:val="00D23918"/>
    <w:rsid w:val="00D2416E"/>
    <w:rsid w:val="00D24630"/>
    <w:rsid w:val="00D25054"/>
    <w:rsid w:val="00D25761"/>
    <w:rsid w:val="00D26066"/>
    <w:rsid w:val="00D265AB"/>
    <w:rsid w:val="00D27086"/>
    <w:rsid w:val="00D27253"/>
    <w:rsid w:val="00D27607"/>
    <w:rsid w:val="00D27D23"/>
    <w:rsid w:val="00D27EF6"/>
    <w:rsid w:val="00D27F36"/>
    <w:rsid w:val="00D313A1"/>
    <w:rsid w:val="00D313E1"/>
    <w:rsid w:val="00D31FCA"/>
    <w:rsid w:val="00D320BA"/>
    <w:rsid w:val="00D32458"/>
    <w:rsid w:val="00D325C8"/>
    <w:rsid w:val="00D32C12"/>
    <w:rsid w:val="00D32C8B"/>
    <w:rsid w:val="00D32FAD"/>
    <w:rsid w:val="00D33604"/>
    <w:rsid w:val="00D33AA9"/>
    <w:rsid w:val="00D33B00"/>
    <w:rsid w:val="00D34215"/>
    <w:rsid w:val="00D34302"/>
    <w:rsid w:val="00D35497"/>
    <w:rsid w:val="00D3588A"/>
    <w:rsid w:val="00D35BF9"/>
    <w:rsid w:val="00D35D79"/>
    <w:rsid w:val="00D40515"/>
    <w:rsid w:val="00D40575"/>
    <w:rsid w:val="00D41809"/>
    <w:rsid w:val="00D41AE4"/>
    <w:rsid w:val="00D41FA8"/>
    <w:rsid w:val="00D41FA9"/>
    <w:rsid w:val="00D423C0"/>
    <w:rsid w:val="00D424C9"/>
    <w:rsid w:val="00D427BE"/>
    <w:rsid w:val="00D427F6"/>
    <w:rsid w:val="00D42E3A"/>
    <w:rsid w:val="00D42EDD"/>
    <w:rsid w:val="00D438E7"/>
    <w:rsid w:val="00D43CDE"/>
    <w:rsid w:val="00D43E1B"/>
    <w:rsid w:val="00D44153"/>
    <w:rsid w:val="00D4436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5B8A"/>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4E44"/>
    <w:rsid w:val="00D65609"/>
    <w:rsid w:val="00D658B9"/>
    <w:rsid w:val="00D65B0B"/>
    <w:rsid w:val="00D65C2C"/>
    <w:rsid w:val="00D65C58"/>
    <w:rsid w:val="00D66881"/>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DB"/>
    <w:rsid w:val="00D736E2"/>
    <w:rsid w:val="00D73CB9"/>
    <w:rsid w:val="00D73F22"/>
    <w:rsid w:val="00D7411B"/>
    <w:rsid w:val="00D74EC3"/>
    <w:rsid w:val="00D75202"/>
    <w:rsid w:val="00D76255"/>
    <w:rsid w:val="00D762D7"/>
    <w:rsid w:val="00D763D4"/>
    <w:rsid w:val="00D7656C"/>
    <w:rsid w:val="00D7663D"/>
    <w:rsid w:val="00D76DEC"/>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726"/>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310"/>
    <w:rsid w:val="00DA0718"/>
    <w:rsid w:val="00DA180D"/>
    <w:rsid w:val="00DA271A"/>
    <w:rsid w:val="00DA31CD"/>
    <w:rsid w:val="00DA39E6"/>
    <w:rsid w:val="00DA3B9E"/>
    <w:rsid w:val="00DA41EC"/>
    <w:rsid w:val="00DA43C1"/>
    <w:rsid w:val="00DA467C"/>
    <w:rsid w:val="00DA47BA"/>
    <w:rsid w:val="00DA4887"/>
    <w:rsid w:val="00DA53B2"/>
    <w:rsid w:val="00DA5661"/>
    <w:rsid w:val="00DA650B"/>
    <w:rsid w:val="00DA6685"/>
    <w:rsid w:val="00DA6D1C"/>
    <w:rsid w:val="00DA6E01"/>
    <w:rsid w:val="00DA70EA"/>
    <w:rsid w:val="00DA7545"/>
    <w:rsid w:val="00DA79A9"/>
    <w:rsid w:val="00DA7A59"/>
    <w:rsid w:val="00DA7CE5"/>
    <w:rsid w:val="00DA7E76"/>
    <w:rsid w:val="00DB0561"/>
    <w:rsid w:val="00DB0FF1"/>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F9"/>
    <w:rsid w:val="00DC5148"/>
    <w:rsid w:val="00DC5957"/>
    <w:rsid w:val="00DC5EF7"/>
    <w:rsid w:val="00DC6855"/>
    <w:rsid w:val="00DC6D06"/>
    <w:rsid w:val="00DC6E29"/>
    <w:rsid w:val="00DC716E"/>
    <w:rsid w:val="00DC7566"/>
    <w:rsid w:val="00DC75E6"/>
    <w:rsid w:val="00DC771B"/>
    <w:rsid w:val="00DD0337"/>
    <w:rsid w:val="00DD101E"/>
    <w:rsid w:val="00DD119B"/>
    <w:rsid w:val="00DD2A39"/>
    <w:rsid w:val="00DD36F8"/>
    <w:rsid w:val="00DD4105"/>
    <w:rsid w:val="00DD457D"/>
    <w:rsid w:val="00DD4798"/>
    <w:rsid w:val="00DD502C"/>
    <w:rsid w:val="00DD58FE"/>
    <w:rsid w:val="00DD5F39"/>
    <w:rsid w:val="00DD655B"/>
    <w:rsid w:val="00DD6D7F"/>
    <w:rsid w:val="00DD7AE0"/>
    <w:rsid w:val="00DE0260"/>
    <w:rsid w:val="00DE0E20"/>
    <w:rsid w:val="00DE1847"/>
    <w:rsid w:val="00DE1A20"/>
    <w:rsid w:val="00DE2285"/>
    <w:rsid w:val="00DE28B0"/>
    <w:rsid w:val="00DE296E"/>
    <w:rsid w:val="00DE2D02"/>
    <w:rsid w:val="00DE33A3"/>
    <w:rsid w:val="00DE370C"/>
    <w:rsid w:val="00DE4773"/>
    <w:rsid w:val="00DE5033"/>
    <w:rsid w:val="00DE5454"/>
    <w:rsid w:val="00DE5907"/>
    <w:rsid w:val="00DE595E"/>
    <w:rsid w:val="00DE7B5A"/>
    <w:rsid w:val="00DF058A"/>
    <w:rsid w:val="00DF0745"/>
    <w:rsid w:val="00DF0F05"/>
    <w:rsid w:val="00DF1EBF"/>
    <w:rsid w:val="00DF215B"/>
    <w:rsid w:val="00DF2C08"/>
    <w:rsid w:val="00DF4286"/>
    <w:rsid w:val="00DF48E5"/>
    <w:rsid w:val="00DF4C9C"/>
    <w:rsid w:val="00DF4DAE"/>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6D2"/>
    <w:rsid w:val="00E0370A"/>
    <w:rsid w:val="00E0414A"/>
    <w:rsid w:val="00E0436D"/>
    <w:rsid w:val="00E04989"/>
    <w:rsid w:val="00E05055"/>
    <w:rsid w:val="00E05A88"/>
    <w:rsid w:val="00E05C27"/>
    <w:rsid w:val="00E0620D"/>
    <w:rsid w:val="00E069B3"/>
    <w:rsid w:val="00E069D0"/>
    <w:rsid w:val="00E06AED"/>
    <w:rsid w:val="00E06BC5"/>
    <w:rsid w:val="00E076E5"/>
    <w:rsid w:val="00E0775D"/>
    <w:rsid w:val="00E07CD5"/>
    <w:rsid w:val="00E1054B"/>
    <w:rsid w:val="00E1095C"/>
    <w:rsid w:val="00E1136B"/>
    <w:rsid w:val="00E11FBD"/>
    <w:rsid w:val="00E12621"/>
    <w:rsid w:val="00E12987"/>
    <w:rsid w:val="00E13195"/>
    <w:rsid w:val="00E131A9"/>
    <w:rsid w:val="00E13BF4"/>
    <w:rsid w:val="00E14449"/>
    <w:rsid w:val="00E1477D"/>
    <w:rsid w:val="00E149BC"/>
    <w:rsid w:val="00E14BCA"/>
    <w:rsid w:val="00E14FAC"/>
    <w:rsid w:val="00E15288"/>
    <w:rsid w:val="00E15752"/>
    <w:rsid w:val="00E15BE2"/>
    <w:rsid w:val="00E1610E"/>
    <w:rsid w:val="00E16B8C"/>
    <w:rsid w:val="00E16F19"/>
    <w:rsid w:val="00E16FA2"/>
    <w:rsid w:val="00E17627"/>
    <w:rsid w:val="00E178E2"/>
    <w:rsid w:val="00E178FC"/>
    <w:rsid w:val="00E204FF"/>
    <w:rsid w:val="00E207A0"/>
    <w:rsid w:val="00E20975"/>
    <w:rsid w:val="00E209E6"/>
    <w:rsid w:val="00E20AD4"/>
    <w:rsid w:val="00E20BE5"/>
    <w:rsid w:val="00E21077"/>
    <w:rsid w:val="00E214E9"/>
    <w:rsid w:val="00E215A1"/>
    <w:rsid w:val="00E2184C"/>
    <w:rsid w:val="00E2190F"/>
    <w:rsid w:val="00E21912"/>
    <w:rsid w:val="00E22C9F"/>
    <w:rsid w:val="00E231C5"/>
    <w:rsid w:val="00E23B5A"/>
    <w:rsid w:val="00E248E8"/>
    <w:rsid w:val="00E24FE4"/>
    <w:rsid w:val="00E25719"/>
    <w:rsid w:val="00E25818"/>
    <w:rsid w:val="00E25BF5"/>
    <w:rsid w:val="00E266FD"/>
    <w:rsid w:val="00E26DB3"/>
    <w:rsid w:val="00E27166"/>
    <w:rsid w:val="00E27B13"/>
    <w:rsid w:val="00E300E6"/>
    <w:rsid w:val="00E302B0"/>
    <w:rsid w:val="00E3099D"/>
    <w:rsid w:val="00E30A81"/>
    <w:rsid w:val="00E3134C"/>
    <w:rsid w:val="00E314BB"/>
    <w:rsid w:val="00E315FB"/>
    <w:rsid w:val="00E31A2D"/>
    <w:rsid w:val="00E32163"/>
    <w:rsid w:val="00E323FB"/>
    <w:rsid w:val="00E3273E"/>
    <w:rsid w:val="00E32921"/>
    <w:rsid w:val="00E32B41"/>
    <w:rsid w:val="00E32C5C"/>
    <w:rsid w:val="00E33020"/>
    <w:rsid w:val="00E33C5D"/>
    <w:rsid w:val="00E33D4F"/>
    <w:rsid w:val="00E33F90"/>
    <w:rsid w:val="00E3464C"/>
    <w:rsid w:val="00E34C3C"/>
    <w:rsid w:val="00E358D4"/>
    <w:rsid w:val="00E3595D"/>
    <w:rsid w:val="00E35CD0"/>
    <w:rsid w:val="00E362B9"/>
    <w:rsid w:val="00E365AF"/>
    <w:rsid w:val="00E3685C"/>
    <w:rsid w:val="00E37075"/>
    <w:rsid w:val="00E371B1"/>
    <w:rsid w:val="00E37266"/>
    <w:rsid w:val="00E3784B"/>
    <w:rsid w:val="00E4050B"/>
    <w:rsid w:val="00E407F5"/>
    <w:rsid w:val="00E4233B"/>
    <w:rsid w:val="00E42A87"/>
    <w:rsid w:val="00E42B9B"/>
    <w:rsid w:val="00E432C5"/>
    <w:rsid w:val="00E43370"/>
    <w:rsid w:val="00E441A5"/>
    <w:rsid w:val="00E44659"/>
    <w:rsid w:val="00E44F2B"/>
    <w:rsid w:val="00E4556F"/>
    <w:rsid w:val="00E4677A"/>
    <w:rsid w:val="00E47809"/>
    <w:rsid w:val="00E47CCB"/>
    <w:rsid w:val="00E50359"/>
    <w:rsid w:val="00E50622"/>
    <w:rsid w:val="00E50869"/>
    <w:rsid w:val="00E50AAA"/>
    <w:rsid w:val="00E5136E"/>
    <w:rsid w:val="00E51620"/>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252"/>
    <w:rsid w:val="00E6181D"/>
    <w:rsid w:val="00E61DED"/>
    <w:rsid w:val="00E62127"/>
    <w:rsid w:val="00E62C29"/>
    <w:rsid w:val="00E637CC"/>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908"/>
    <w:rsid w:val="00E74E36"/>
    <w:rsid w:val="00E76523"/>
    <w:rsid w:val="00E76A1D"/>
    <w:rsid w:val="00E76E5F"/>
    <w:rsid w:val="00E77196"/>
    <w:rsid w:val="00E7740A"/>
    <w:rsid w:val="00E77720"/>
    <w:rsid w:val="00E77EE0"/>
    <w:rsid w:val="00E8032F"/>
    <w:rsid w:val="00E8058A"/>
    <w:rsid w:val="00E805D3"/>
    <w:rsid w:val="00E80AC8"/>
    <w:rsid w:val="00E80D6A"/>
    <w:rsid w:val="00E81920"/>
    <w:rsid w:val="00E81C16"/>
    <w:rsid w:val="00E81FA7"/>
    <w:rsid w:val="00E82016"/>
    <w:rsid w:val="00E820E1"/>
    <w:rsid w:val="00E8231C"/>
    <w:rsid w:val="00E82F06"/>
    <w:rsid w:val="00E82F46"/>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12D"/>
    <w:rsid w:val="00EA07C2"/>
    <w:rsid w:val="00EA0DC8"/>
    <w:rsid w:val="00EA11E8"/>
    <w:rsid w:val="00EA28F3"/>
    <w:rsid w:val="00EA2AA2"/>
    <w:rsid w:val="00EA33F9"/>
    <w:rsid w:val="00EA3806"/>
    <w:rsid w:val="00EA3EA6"/>
    <w:rsid w:val="00EA3EEB"/>
    <w:rsid w:val="00EA4A06"/>
    <w:rsid w:val="00EA5007"/>
    <w:rsid w:val="00EA5C53"/>
    <w:rsid w:val="00EA5F60"/>
    <w:rsid w:val="00EA6640"/>
    <w:rsid w:val="00EA68F3"/>
    <w:rsid w:val="00EA6CB3"/>
    <w:rsid w:val="00EA6DCD"/>
    <w:rsid w:val="00EA6EB0"/>
    <w:rsid w:val="00EA7775"/>
    <w:rsid w:val="00EA7964"/>
    <w:rsid w:val="00EB0D8F"/>
    <w:rsid w:val="00EB12DD"/>
    <w:rsid w:val="00EB2024"/>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85D"/>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1F31"/>
    <w:rsid w:val="00ED3241"/>
    <w:rsid w:val="00ED3DD3"/>
    <w:rsid w:val="00ED3E51"/>
    <w:rsid w:val="00ED41A1"/>
    <w:rsid w:val="00ED4F4A"/>
    <w:rsid w:val="00ED516E"/>
    <w:rsid w:val="00ED54A5"/>
    <w:rsid w:val="00ED7538"/>
    <w:rsid w:val="00ED7A7B"/>
    <w:rsid w:val="00ED7B39"/>
    <w:rsid w:val="00ED7C3F"/>
    <w:rsid w:val="00EE1C88"/>
    <w:rsid w:val="00EE2777"/>
    <w:rsid w:val="00EE2874"/>
    <w:rsid w:val="00EE2914"/>
    <w:rsid w:val="00EE293A"/>
    <w:rsid w:val="00EE353A"/>
    <w:rsid w:val="00EE3E5B"/>
    <w:rsid w:val="00EE45DC"/>
    <w:rsid w:val="00EE4D81"/>
    <w:rsid w:val="00EE4E9B"/>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2D7E"/>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2819"/>
    <w:rsid w:val="00F031D3"/>
    <w:rsid w:val="00F03224"/>
    <w:rsid w:val="00F03C12"/>
    <w:rsid w:val="00F041D2"/>
    <w:rsid w:val="00F04400"/>
    <w:rsid w:val="00F04CD9"/>
    <w:rsid w:val="00F058AA"/>
    <w:rsid w:val="00F05C59"/>
    <w:rsid w:val="00F0633B"/>
    <w:rsid w:val="00F0649C"/>
    <w:rsid w:val="00F06596"/>
    <w:rsid w:val="00F0662A"/>
    <w:rsid w:val="00F06E39"/>
    <w:rsid w:val="00F070B6"/>
    <w:rsid w:val="00F073C2"/>
    <w:rsid w:val="00F078F6"/>
    <w:rsid w:val="00F0799C"/>
    <w:rsid w:val="00F1023A"/>
    <w:rsid w:val="00F10DD6"/>
    <w:rsid w:val="00F10E95"/>
    <w:rsid w:val="00F1186A"/>
    <w:rsid w:val="00F11BE4"/>
    <w:rsid w:val="00F11F0C"/>
    <w:rsid w:val="00F11FA3"/>
    <w:rsid w:val="00F128BC"/>
    <w:rsid w:val="00F12DB9"/>
    <w:rsid w:val="00F133AD"/>
    <w:rsid w:val="00F136D5"/>
    <w:rsid w:val="00F1373A"/>
    <w:rsid w:val="00F13EB9"/>
    <w:rsid w:val="00F13ED4"/>
    <w:rsid w:val="00F14337"/>
    <w:rsid w:val="00F1488B"/>
    <w:rsid w:val="00F149B9"/>
    <w:rsid w:val="00F14AFE"/>
    <w:rsid w:val="00F154C2"/>
    <w:rsid w:val="00F154EB"/>
    <w:rsid w:val="00F15962"/>
    <w:rsid w:val="00F1596E"/>
    <w:rsid w:val="00F161F8"/>
    <w:rsid w:val="00F164FB"/>
    <w:rsid w:val="00F1681C"/>
    <w:rsid w:val="00F16F02"/>
    <w:rsid w:val="00F17AF0"/>
    <w:rsid w:val="00F20070"/>
    <w:rsid w:val="00F207F7"/>
    <w:rsid w:val="00F20AAB"/>
    <w:rsid w:val="00F20D16"/>
    <w:rsid w:val="00F21F72"/>
    <w:rsid w:val="00F2209F"/>
    <w:rsid w:val="00F22473"/>
    <w:rsid w:val="00F22E59"/>
    <w:rsid w:val="00F23A0D"/>
    <w:rsid w:val="00F23E4C"/>
    <w:rsid w:val="00F24149"/>
    <w:rsid w:val="00F24567"/>
    <w:rsid w:val="00F24C14"/>
    <w:rsid w:val="00F24C28"/>
    <w:rsid w:val="00F25CCE"/>
    <w:rsid w:val="00F26385"/>
    <w:rsid w:val="00F265D8"/>
    <w:rsid w:val="00F26DDE"/>
    <w:rsid w:val="00F26E21"/>
    <w:rsid w:val="00F27413"/>
    <w:rsid w:val="00F27840"/>
    <w:rsid w:val="00F279C9"/>
    <w:rsid w:val="00F27EA0"/>
    <w:rsid w:val="00F30273"/>
    <w:rsid w:val="00F30980"/>
    <w:rsid w:val="00F30C11"/>
    <w:rsid w:val="00F3124E"/>
    <w:rsid w:val="00F313CF"/>
    <w:rsid w:val="00F319DE"/>
    <w:rsid w:val="00F31B18"/>
    <w:rsid w:val="00F32371"/>
    <w:rsid w:val="00F32462"/>
    <w:rsid w:val="00F325BC"/>
    <w:rsid w:val="00F325F5"/>
    <w:rsid w:val="00F32D26"/>
    <w:rsid w:val="00F32D9A"/>
    <w:rsid w:val="00F33233"/>
    <w:rsid w:val="00F337EF"/>
    <w:rsid w:val="00F33C5A"/>
    <w:rsid w:val="00F33D54"/>
    <w:rsid w:val="00F33E97"/>
    <w:rsid w:val="00F33F1D"/>
    <w:rsid w:val="00F3462E"/>
    <w:rsid w:val="00F346B7"/>
    <w:rsid w:val="00F359EF"/>
    <w:rsid w:val="00F35FE1"/>
    <w:rsid w:val="00F363B7"/>
    <w:rsid w:val="00F367DF"/>
    <w:rsid w:val="00F36A72"/>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36"/>
    <w:rsid w:val="00F455B3"/>
    <w:rsid w:val="00F4566E"/>
    <w:rsid w:val="00F45FE9"/>
    <w:rsid w:val="00F4631B"/>
    <w:rsid w:val="00F46A0E"/>
    <w:rsid w:val="00F46A8D"/>
    <w:rsid w:val="00F47051"/>
    <w:rsid w:val="00F47C45"/>
    <w:rsid w:val="00F50B92"/>
    <w:rsid w:val="00F510AA"/>
    <w:rsid w:val="00F513E9"/>
    <w:rsid w:val="00F51F06"/>
    <w:rsid w:val="00F52284"/>
    <w:rsid w:val="00F52A13"/>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3824"/>
    <w:rsid w:val="00F7406D"/>
    <w:rsid w:val="00F74792"/>
    <w:rsid w:val="00F74DE3"/>
    <w:rsid w:val="00F75964"/>
    <w:rsid w:val="00F75B1A"/>
    <w:rsid w:val="00F75B79"/>
    <w:rsid w:val="00F766AA"/>
    <w:rsid w:val="00F772D9"/>
    <w:rsid w:val="00F77D11"/>
    <w:rsid w:val="00F803F5"/>
    <w:rsid w:val="00F80686"/>
    <w:rsid w:val="00F80712"/>
    <w:rsid w:val="00F8114D"/>
    <w:rsid w:val="00F827D6"/>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0B41"/>
    <w:rsid w:val="00F91BEB"/>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74C"/>
    <w:rsid w:val="00FA08D6"/>
    <w:rsid w:val="00FA0B02"/>
    <w:rsid w:val="00FA106A"/>
    <w:rsid w:val="00FA10C8"/>
    <w:rsid w:val="00FA13DD"/>
    <w:rsid w:val="00FA1433"/>
    <w:rsid w:val="00FA154A"/>
    <w:rsid w:val="00FA1560"/>
    <w:rsid w:val="00FA16EE"/>
    <w:rsid w:val="00FA181D"/>
    <w:rsid w:val="00FA1C43"/>
    <w:rsid w:val="00FA207A"/>
    <w:rsid w:val="00FA25D4"/>
    <w:rsid w:val="00FA2639"/>
    <w:rsid w:val="00FA3847"/>
    <w:rsid w:val="00FA39BE"/>
    <w:rsid w:val="00FA3E46"/>
    <w:rsid w:val="00FA48A3"/>
    <w:rsid w:val="00FA49A7"/>
    <w:rsid w:val="00FA4D35"/>
    <w:rsid w:val="00FA501D"/>
    <w:rsid w:val="00FA5341"/>
    <w:rsid w:val="00FA5459"/>
    <w:rsid w:val="00FA586A"/>
    <w:rsid w:val="00FA5A94"/>
    <w:rsid w:val="00FA5DEC"/>
    <w:rsid w:val="00FA6571"/>
    <w:rsid w:val="00FA6DBB"/>
    <w:rsid w:val="00FA7093"/>
    <w:rsid w:val="00FA7DC4"/>
    <w:rsid w:val="00FA7F41"/>
    <w:rsid w:val="00FB028A"/>
    <w:rsid w:val="00FB08E7"/>
    <w:rsid w:val="00FB0B35"/>
    <w:rsid w:val="00FB1401"/>
    <w:rsid w:val="00FB1598"/>
    <w:rsid w:val="00FB1B6D"/>
    <w:rsid w:val="00FB1F93"/>
    <w:rsid w:val="00FB2092"/>
    <w:rsid w:val="00FB24F4"/>
    <w:rsid w:val="00FB26E7"/>
    <w:rsid w:val="00FB46BA"/>
    <w:rsid w:val="00FB48C7"/>
    <w:rsid w:val="00FB557B"/>
    <w:rsid w:val="00FB56B7"/>
    <w:rsid w:val="00FB5884"/>
    <w:rsid w:val="00FB60A7"/>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324C"/>
    <w:rsid w:val="00FD4994"/>
    <w:rsid w:val="00FD4D75"/>
    <w:rsid w:val="00FD5169"/>
    <w:rsid w:val="00FD7235"/>
    <w:rsid w:val="00FD7941"/>
    <w:rsid w:val="00FE02C6"/>
    <w:rsid w:val="00FE0601"/>
    <w:rsid w:val="00FE06EA"/>
    <w:rsid w:val="00FE089D"/>
    <w:rsid w:val="00FE18D0"/>
    <w:rsid w:val="00FE1F4E"/>
    <w:rsid w:val="00FE257E"/>
    <w:rsid w:val="00FE315D"/>
    <w:rsid w:val="00FE35E7"/>
    <w:rsid w:val="00FE3636"/>
    <w:rsid w:val="00FE3ABC"/>
    <w:rsid w:val="00FE3AE5"/>
    <w:rsid w:val="00FE46C7"/>
    <w:rsid w:val="00FE484E"/>
    <w:rsid w:val="00FE4F53"/>
    <w:rsid w:val="00FE512B"/>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1F8E"/>
    <w:rsid w:val="00FF2351"/>
    <w:rsid w:val="00FF25A1"/>
    <w:rsid w:val="00FF29D9"/>
    <w:rsid w:val="00FF2AB0"/>
    <w:rsid w:val="00FF2DFF"/>
    <w:rsid w:val="00FF47E8"/>
    <w:rsid w:val="00FF4C08"/>
    <w:rsid w:val="00FF5CA7"/>
    <w:rsid w:val="00FF5E69"/>
    <w:rsid w:val="00FF5F07"/>
    <w:rsid w:val="00FF65EE"/>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paragraph" w:customStyle="1" w:styleId="RAN4proposal">
    <w:name w:val="RAN4 proposal"/>
    <w:basedOn w:val="Caption"/>
    <w:next w:val="Normal"/>
    <w:link w:val="RAN4proposalChar"/>
    <w:qFormat/>
    <w:rsid w:val="00B65460"/>
    <w:pPr>
      <w:tabs>
        <w:tab w:val="num" w:pos="1440"/>
      </w:tabs>
      <w:overflowPunct/>
      <w:autoSpaceDE/>
      <w:autoSpaceDN/>
      <w:adjustRightInd/>
      <w:spacing w:after="200"/>
      <w:ind w:left="720" w:hanging="360"/>
      <w:textAlignment w:val="auto"/>
    </w:pPr>
    <w:rPr>
      <w:rFonts w:eastAsia="Calibri"/>
      <w:bCs w:val="0"/>
      <w:iCs/>
      <w:szCs w:val="18"/>
      <w:lang w:val="en-US" w:eastAsia="en-US"/>
    </w:rPr>
  </w:style>
  <w:style w:type="character" w:customStyle="1" w:styleId="RAN4proposalChar">
    <w:name w:val="RAN4 proposal Char"/>
    <w:link w:val="RAN4proposal"/>
    <w:rsid w:val="00B65460"/>
    <w:rPr>
      <w:rFonts w:ascii="Times New Roman" w:eastAsia="Calibri" w:hAnsi="Times New Roman"/>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4205</TotalTime>
  <Pages>2</Pages>
  <Words>444</Words>
  <Characters>2533</Characters>
  <Application>Microsoft Office Word</Application>
  <DocSecurity>0</DocSecurity>
  <Lines>21</Lines>
  <Paragraphs>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2607</cp:revision>
  <cp:lastPrinted>2016-08-05T18:54:00Z</cp:lastPrinted>
  <dcterms:created xsi:type="dcterms:W3CDTF">2020-08-03T20:20:00Z</dcterms:created>
  <dcterms:modified xsi:type="dcterms:W3CDTF">2022-11-07T09:12:00Z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